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4ED" w:rsidRDefault="006C04ED" w:rsidP="00E8538F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ФЕДЕРАЦМЯ</w:t>
      </w:r>
      <w:r>
        <w:rPr>
          <w:sz w:val="28"/>
          <w:szCs w:val="28"/>
        </w:rPr>
        <w:br/>
        <w:t>АДМИНИСТРАЦИЯНОВОПЕРШИНСКОГО СЕЛЬСОВЕТА</w:t>
      </w:r>
      <w:r>
        <w:rPr>
          <w:sz w:val="28"/>
          <w:szCs w:val="28"/>
        </w:rPr>
        <w:br/>
        <w:t xml:space="preserve">ДМИТРИЕВСКОГО РАЙОНА КУРСКОЙ ОБЛАСТИ </w:t>
      </w:r>
      <w:r>
        <w:rPr>
          <w:sz w:val="28"/>
          <w:szCs w:val="28"/>
        </w:rPr>
        <w:br/>
      </w:r>
    </w:p>
    <w:p w:rsidR="006C04ED" w:rsidRDefault="006C04ED" w:rsidP="00E8538F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6C04ED" w:rsidRDefault="006C04ED" w:rsidP="00E8538F">
      <w:pPr>
        <w:widowControl w:val="0"/>
        <w:rPr>
          <w:sz w:val="28"/>
          <w:szCs w:val="28"/>
        </w:rPr>
      </w:pPr>
    </w:p>
    <w:p w:rsidR="006C04ED" w:rsidRDefault="006C04ED" w:rsidP="00E8538F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от 13 декабря 2016г.  №  234</w:t>
      </w:r>
    </w:p>
    <w:p w:rsidR="006C04ED" w:rsidRDefault="006C04ED" w:rsidP="00E8538F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д.Новая Першина </w:t>
      </w:r>
    </w:p>
    <w:p w:rsidR="006C04ED" w:rsidRDefault="006C04ED" w:rsidP="00E8538F">
      <w:pPr>
        <w:widowControl w:val="0"/>
        <w:rPr>
          <w:sz w:val="28"/>
          <w:szCs w:val="28"/>
        </w:rPr>
      </w:pPr>
    </w:p>
    <w:p w:rsidR="006C04ED" w:rsidRPr="00755A2F" w:rsidRDefault="006C04ED" w:rsidP="00E8538F">
      <w:pPr>
        <w:widowControl w:val="0"/>
        <w:ind w:right="3259"/>
        <w:rPr>
          <w:sz w:val="28"/>
          <w:szCs w:val="28"/>
        </w:rPr>
      </w:pPr>
      <w:r w:rsidRPr="00E057DA">
        <w:rPr>
          <w:sz w:val="28"/>
          <w:szCs w:val="28"/>
        </w:rPr>
        <w:t xml:space="preserve">Об установлении предельного уровня соотношения среднемесячной заработной платы руководителей, их заместителей и главных бухгалтеров и среднемесячной заработной платы работников муниципальных учреждений </w:t>
      </w:r>
      <w:r>
        <w:rPr>
          <w:sz w:val="28"/>
          <w:szCs w:val="28"/>
        </w:rPr>
        <w:t xml:space="preserve">муниципального образования «Новопершинский сельсовет» Дмитриевского района </w:t>
      </w:r>
      <w:r w:rsidRPr="00755A2F">
        <w:rPr>
          <w:sz w:val="28"/>
          <w:szCs w:val="28"/>
        </w:rPr>
        <w:t xml:space="preserve"> Курской области</w:t>
      </w:r>
    </w:p>
    <w:p w:rsidR="006C04ED" w:rsidRPr="00C1158C" w:rsidRDefault="006C04ED" w:rsidP="00E8538F">
      <w:pPr>
        <w:widowControl w:val="0"/>
        <w:jc w:val="both"/>
        <w:rPr>
          <w:sz w:val="28"/>
          <w:szCs w:val="28"/>
        </w:rPr>
      </w:pPr>
    </w:p>
    <w:p w:rsidR="006C04ED" w:rsidRDefault="006C04ED" w:rsidP="00E8538F">
      <w:pPr>
        <w:widowControl w:val="0"/>
        <w:ind w:firstLine="709"/>
        <w:jc w:val="both"/>
        <w:rPr>
          <w:sz w:val="28"/>
          <w:szCs w:val="28"/>
        </w:rPr>
      </w:pPr>
      <w:r w:rsidRPr="00537A32">
        <w:rPr>
          <w:sz w:val="28"/>
          <w:szCs w:val="28"/>
        </w:rPr>
        <w:t>В соответствии со статьями 144, 145, 349.5 Трудового кодекса Российской Федерации, Программой поэтапного совершенствования системы оплаты труда в государственных (муниципальных) учреж</w:t>
      </w:r>
      <w:r>
        <w:rPr>
          <w:sz w:val="28"/>
          <w:szCs w:val="28"/>
        </w:rPr>
        <w:t>дениях на 2012-2018 годы, утвер</w:t>
      </w:r>
      <w:r w:rsidRPr="00537A32">
        <w:rPr>
          <w:sz w:val="28"/>
          <w:szCs w:val="28"/>
        </w:rPr>
        <w:t>жденной распоряжением Правительства Российской Ф</w:t>
      </w:r>
      <w:r>
        <w:rPr>
          <w:sz w:val="28"/>
          <w:szCs w:val="28"/>
        </w:rPr>
        <w:t>едерации от 26 ноября 2012 г. №</w:t>
      </w:r>
      <w:r w:rsidRPr="00537A32">
        <w:rPr>
          <w:sz w:val="28"/>
          <w:szCs w:val="28"/>
        </w:rPr>
        <w:t xml:space="preserve">2190-р, в целях упорядочения условий оплаты труда руководителей, их заместителей и главных бухгалтеров муниципальных учреждений </w:t>
      </w:r>
      <w:r>
        <w:rPr>
          <w:sz w:val="28"/>
          <w:szCs w:val="28"/>
        </w:rPr>
        <w:t>муниципального образования «Новопершинский сельсовет» Дмитриевского района, Администрация Новопершинского сельсовета  ПОСТАНОВЛЯЕТ:</w:t>
      </w:r>
    </w:p>
    <w:p w:rsidR="006C04ED" w:rsidRPr="00FD5F56" w:rsidRDefault="006C04ED" w:rsidP="00E8538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D5F56">
        <w:rPr>
          <w:sz w:val="28"/>
          <w:szCs w:val="28"/>
        </w:rPr>
        <w:t>Установить предельный уровень соо</w:t>
      </w:r>
      <w:r>
        <w:rPr>
          <w:sz w:val="28"/>
          <w:szCs w:val="28"/>
        </w:rPr>
        <w:t>тношения среднемесячной заработ</w:t>
      </w:r>
      <w:r w:rsidRPr="00FD5F56">
        <w:rPr>
          <w:sz w:val="28"/>
          <w:szCs w:val="28"/>
        </w:rPr>
        <w:t>ной платы руководителей, их заместителей и</w:t>
      </w:r>
      <w:r>
        <w:rPr>
          <w:sz w:val="28"/>
          <w:szCs w:val="28"/>
        </w:rPr>
        <w:t xml:space="preserve"> главных бухгалтеров и среднеме</w:t>
      </w:r>
      <w:r w:rsidRPr="00FD5F56">
        <w:rPr>
          <w:sz w:val="28"/>
          <w:szCs w:val="28"/>
        </w:rPr>
        <w:t xml:space="preserve">сячной заработной платы работников муниципальных учреждений до </w:t>
      </w:r>
      <w:r>
        <w:rPr>
          <w:sz w:val="28"/>
          <w:szCs w:val="28"/>
        </w:rPr>
        <w:t>3</w:t>
      </w:r>
      <w:r w:rsidRPr="00FD5F56">
        <w:rPr>
          <w:sz w:val="28"/>
          <w:szCs w:val="28"/>
        </w:rPr>
        <w:t>;</w:t>
      </w:r>
    </w:p>
    <w:p w:rsidR="006C04ED" w:rsidRPr="00FD5F56" w:rsidRDefault="006C04ED" w:rsidP="00E8538F">
      <w:pPr>
        <w:widowControl w:val="0"/>
        <w:ind w:firstLine="709"/>
        <w:jc w:val="both"/>
        <w:rPr>
          <w:sz w:val="28"/>
          <w:szCs w:val="28"/>
        </w:rPr>
      </w:pPr>
      <w:r w:rsidRPr="00FD5F56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FD5F56">
        <w:rPr>
          <w:sz w:val="28"/>
          <w:szCs w:val="28"/>
        </w:rPr>
        <w:t>Утвердить прилагаемые:</w:t>
      </w:r>
    </w:p>
    <w:p w:rsidR="006C04ED" w:rsidRDefault="006C04ED" w:rsidP="00E8538F">
      <w:pPr>
        <w:widowControl w:val="0"/>
        <w:ind w:firstLine="709"/>
        <w:jc w:val="both"/>
        <w:rPr>
          <w:sz w:val="28"/>
          <w:szCs w:val="28"/>
        </w:rPr>
      </w:pPr>
      <w:r w:rsidRPr="00FD5F56">
        <w:rPr>
          <w:sz w:val="28"/>
          <w:szCs w:val="28"/>
        </w:rPr>
        <w:t>2.1.</w:t>
      </w:r>
      <w:r>
        <w:rPr>
          <w:sz w:val="28"/>
          <w:szCs w:val="28"/>
        </w:rPr>
        <w:t xml:space="preserve"> </w:t>
      </w:r>
      <w:r w:rsidRPr="00E110D7">
        <w:rPr>
          <w:sz w:val="28"/>
          <w:szCs w:val="28"/>
        </w:rPr>
        <w:t>Порядок расчета соотношения среднемесячн</w:t>
      </w:r>
      <w:r>
        <w:rPr>
          <w:sz w:val="28"/>
          <w:szCs w:val="28"/>
        </w:rPr>
        <w:t>ой заработной платы;</w:t>
      </w:r>
    </w:p>
    <w:p w:rsidR="006C04ED" w:rsidRDefault="006C04ED" w:rsidP="00E8538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 </w:t>
      </w:r>
      <w:r w:rsidRPr="00E110D7">
        <w:rPr>
          <w:sz w:val="28"/>
          <w:szCs w:val="28"/>
        </w:rPr>
        <w:t>Порядок размещения информации о среднемесячной заработной плате руководителей, их заместителей и главных бу</w:t>
      </w:r>
      <w:r>
        <w:rPr>
          <w:sz w:val="28"/>
          <w:szCs w:val="28"/>
        </w:rPr>
        <w:t>хгалтеров муниципальных учрежде</w:t>
      </w:r>
      <w:r w:rsidRPr="00E110D7">
        <w:rPr>
          <w:sz w:val="28"/>
          <w:szCs w:val="28"/>
        </w:rPr>
        <w:t xml:space="preserve">ний </w:t>
      </w:r>
      <w:r>
        <w:rPr>
          <w:sz w:val="28"/>
          <w:szCs w:val="28"/>
        </w:rPr>
        <w:t>муниципального образования «Новопершинский  сельсовет»</w:t>
      </w:r>
      <w:r w:rsidRPr="00E110D7">
        <w:rPr>
          <w:sz w:val="28"/>
          <w:szCs w:val="28"/>
        </w:rPr>
        <w:t xml:space="preserve"> в информационно-тел</w:t>
      </w:r>
      <w:r>
        <w:rPr>
          <w:sz w:val="28"/>
          <w:szCs w:val="28"/>
        </w:rPr>
        <w:t>екоммуникационной сети «Интернет»</w:t>
      </w:r>
      <w:r w:rsidRPr="00E110D7">
        <w:rPr>
          <w:sz w:val="28"/>
          <w:szCs w:val="28"/>
        </w:rPr>
        <w:t>.</w:t>
      </w:r>
    </w:p>
    <w:p w:rsidR="006C04ED" w:rsidRPr="00FD5F56" w:rsidRDefault="006C04ED" w:rsidP="00E8538F">
      <w:pPr>
        <w:widowControl w:val="0"/>
        <w:ind w:firstLine="709"/>
        <w:jc w:val="both"/>
        <w:rPr>
          <w:sz w:val="28"/>
          <w:szCs w:val="28"/>
        </w:rPr>
      </w:pPr>
      <w:r w:rsidRPr="00FD5F56">
        <w:rPr>
          <w:sz w:val="28"/>
          <w:szCs w:val="28"/>
        </w:rPr>
        <w:t>3.</w:t>
      </w:r>
      <w:r>
        <w:rPr>
          <w:sz w:val="28"/>
          <w:szCs w:val="28"/>
        </w:rPr>
        <w:t xml:space="preserve"> Начальнику отдела бухучета и отчетности </w:t>
      </w:r>
      <w:r w:rsidRPr="00FD5F56">
        <w:rPr>
          <w:sz w:val="28"/>
          <w:szCs w:val="28"/>
        </w:rPr>
        <w:t>, осуществляющим отде</w:t>
      </w:r>
      <w:r>
        <w:rPr>
          <w:sz w:val="28"/>
          <w:szCs w:val="28"/>
        </w:rPr>
        <w:t>льные функции и полномочия учре</w:t>
      </w:r>
      <w:r w:rsidRPr="00FD5F56">
        <w:rPr>
          <w:sz w:val="28"/>
          <w:szCs w:val="28"/>
        </w:rPr>
        <w:t>дителя муниципальных учреждений, до</w:t>
      </w:r>
      <w:r>
        <w:rPr>
          <w:sz w:val="28"/>
          <w:szCs w:val="28"/>
        </w:rPr>
        <w:t xml:space="preserve"> 3</w:t>
      </w:r>
      <w:r w:rsidRPr="00FD5F56">
        <w:rPr>
          <w:sz w:val="28"/>
          <w:szCs w:val="28"/>
        </w:rPr>
        <w:t xml:space="preserve">1 </w:t>
      </w:r>
      <w:r>
        <w:rPr>
          <w:sz w:val="28"/>
          <w:szCs w:val="28"/>
        </w:rPr>
        <w:t>декабря 2016 г. обеспечить при</w:t>
      </w:r>
      <w:r w:rsidRPr="00FD5F56">
        <w:rPr>
          <w:sz w:val="28"/>
          <w:szCs w:val="28"/>
        </w:rPr>
        <w:t>ведение правовых актов об утверждении Положений о системах оплаты труда работников муниципальных учреждений в соответствие с насто</w:t>
      </w:r>
      <w:r>
        <w:rPr>
          <w:sz w:val="28"/>
          <w:szCs w:val="28"/>
        </w:rPr>
        <w:t>я</w:t>
      </w:r>
      <w:r w:rsidRPr="00FD5F56">
        <w:rPr>
          <w:sz w:val="28"/>
          <w:szCs w:val="28"/>
        </w:rPr>
        <w:t xml:space="preserve">щим постановлением. </w:t>
      </w:r>
    </w:p>
    <w:p w:rsidR="006C04ED" w:rsidRPr="00FD5F56" w:rsidRDefault="006C04ED" w:rsidP="00E8538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постановления оставляю за собой.</w:t>
      </w:r>
    </w:p>
    <w:p w:rsidR="006C04ED" w:rsidRPr="00FD5F56" w:rsidRDefault="006C04ED" w:rsidP="00E8538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с 1 января 2017 года.</w:t>
      </w:r>
    </w:p>
    <w:p w:rsidR="006C04ED" w:rsidRPr="00FD5F56" w:rsidRDefault="006C04ED" w:rsidP="00E8538F">
      <w:pPr>
        <w:widowControl w:val="0"/>
        <w:ind w:firstLine="709"/>
        <w:jc w:val="both"/>
        <w:rPr>
          <w:sz w:val="28"/>
          <w:szCs w:val="28"/>
        </w:rPr>
      </w:pPr>
    </w:p>
    <w:p w:rsidR="006C04ED" w:rsidRPr="00BE63A7" w:rsidRDefault="006C04ED" w:rsidP="00E8538F">
      <w:pPr>
        <w:widowControl w:val="0"/>
        <w:ind w:firstLine="709"/>
        <w:jc w:val="both"/>
        <w:rPr>
          <w:sz w:val="28"/>
          <w:szCs w:val="28"/>
        </w:rPr>
      </w:pPr>
      <w:r w:rsidRPr="00FD5F56">
        <w:rPr>
          <w:sz w:val="28"/>
          <w:szCs w:val="28"/>
        </w:rPr>
        <w:t xml:space="preserve"> </w:t>
      </w:r>
    </w:p>
    <w:p w:rsidR="006C04ED" w:rsidRDefault="006C04ED" w:rsidP="00E8538F">
      <w:pPr>
        <w:widowControl w:val="0"/>
        <w:jc w:val="both"/>
      </w:pPr>
    </w:p>
    <w:p w:rsidR="006C04ED" w:rsidRDefault="006C04ED" w:rsidP="00E8538F">
      <w:pPr>
        <w:pStyle w:val="NoSpacing"/>
        <w:widowControl w:val="0"/>
      </w:pPr>
      <w:r w:rsidRPr="00AB4855">
        <w:t>Глав</w:t>
      </w:r>
      <w:r>
        <w:t>а Новопершинского сельсовета</w:t>
      </w:r>
      <w:r w:rsidRPr="00AB4855">
        <w:t xml:space="preserve">                        </w:t>
      </w:r>
      <w:r>
        <w:t xml:space="preserve">                 А.Н.Дорожкин</w:t>
      </w:r>
    </w:p>
    <w:p w:rsidR="006C04ED" w:rsidRDefault="006C04ED" w:rsidP="00E8538F">
      <w:pPr>
        <w:pStyle w:val="NoSpacing"/>
        <w:widowControl w:val="0"/>
        <w:rPr>
          <w:sz w:val="20"/>
          <w:szCs w:val="20"/>
        </w:rPr>
      </w:pPr>
    </w:p>
    <w:p w:rsidR="006C04ED" w:rsidRDefault="006C04ED" w:rsidP="00E8538F">
      <w:pPr>
        <w:pStyle w:val="NoSpacing"/>
        <w:widowControl w:val="0"/>
        <w:rPr>
          <w:sz w:val="20"/>
          <w:szCs w:val="20"/>
        </w:rPr>
      </w:pPr>
    </w:p>
    <w:p w:rsidR="006C04ED" w:rsidRDefault="006C04ED" w:rsidP="00E8538F">
      <w:pPr>
        <w:pStyle w:val="NoSpacing"/>
        <w:widowControl w:val="0"/>
        <w:rPr>
          <w:sz w:val="20"/>
          <w:szCs w:val="20"/>
        </w:rPr>
      </w:pPr>
    </w:p>
    <w:p w:rsidR="006C04ED" w:rsidRDefault="006C04ED" w:rsidP="00E8538F">
      <w:pPr>
        <w:pStyle w:val="NoSpacing"/>
        <w:widowControl w:val="0"/>
        <w:rPr>
          <w:sz w:val="20"/>
          <w:szCs w:val="20"/>
        </w:rPr>
      </w:pPr>
    </w:p>
    <w:p w:rsidR="006C04ED" w:rsidRPr="00BE7ACC" w:rsidRDefault="006C04ED" w:rsidP="00E8538F">
      <w:pPr>
        <w:pStyle w:val="NoSpacing"/>
        <w:widowControl w:val="0"/>
        <w:rPr>
          <w:sz w:val="24"/>
          <w:szCs w:val="24"/>
        </w:rPr>
      </w:pPr>
      <w:r w:rsidRPr="00BE7ACC">
        <w:rPr>
          <w:sz w:val="24"/>
          <w:szCs w:val="24"/>
        </w:rPr>
        <w:t xml:space="preserve">Исполнитель: </w:t>
      </w:r>
    </w:p>
    <w:p w:rsidR="006C04ED" w:rsidRDefault="006C04ED" w:rsidP="00E8538F">
      <w:pPr>
        <w:pStyle w:val="NoSpacing"/>
        <w:widowControl w:val="0"/>
        <w:rPr>
          <w:sz w:val="24"/>
          <w:szCs w:val="24"/>
        </w:rPr>
      </w:pPr>
      <w:r>
        <w:rPr>
          <w:sz w:val="24"/>
          <w:szCs w:val="24"/>
        </w:rPr>
        <w:t>Е.Н.Петрушина</w:t>
      </w:r>
    </w:p>
    <w:p w:rsidR="006C04ED" w:rsidRDefault="006C04ED" w:rsidP="00E8538F">
      <w:pPr>
        <w:pStyle w:val="NoSpacing"/>
        <w:widowControl w:val="0"/>
        <w:rPr>
          <w:sz w:val="24"/>
          <w:szCs w:val="24"/>
        </w:rPr>
      </w:pPr>
    </w:p>
    <w:p w:rsidR="006C04ED" w:rsidRDefault="006C04ED" w:rsidP="00E8538F">
      <w:pPr>
        <w:pStyle w:val="NoSpacing"/>
        <w:widowControl w:val="0"/>
        <w:rPr>
          <w:sz w:val="24"/>
          <w:szCs w:val="24"/>
        </w:rPr>
      </w:pPr>
    </w:p>
    <w:p w:rsidR="006C04ED" w:rsidRDefault="006C04ED" w:rsidP="00E8538F">
      <w:pPr>
        <w:spacing w:after="200"/>
        <w:rPr>
          <w:lang w:eastAsia="en-US"/>
        </w:rPr>
      </w:pPr>
      <w:r>
        <w:br w:type="page"/>
      </w:r>
    </w:p>
    <w:p w:rsidR="006C04ED" w:rsidRPr="00AD70C6" w:rsidRDefault="006C04ED" w:rsidP="00E8538F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AD70C6">
        <w:rPr>
          <w:sz w:val="28"/>
          <w:szCs w:val="28"/>
        </w:rPr>
        <w:t xml:space="preserve">Утвержден </w:t>
      </w:r>
    </w:p>
    <w:p w:rsidR="006C04ED" w:rsidRPr="00AD70C6" w:rsidRDefault="006C04ED" w:rsidP="00E8538F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AD70C6">
        <w:rPr>
          <w:sz w:val="28"/>
          <w:szCs w:val="28"/>
        </w:rPr>
        <w:t xml:space="preserve">постановлением Администрации </w:t>
      </w:r>
      <w:r>
        <w:rPr>
          <w:sz w:val="28"/>
          <w:szCs w:val="28"/>
        </w:rPr>
        <w:t xml:space="preserve">Новопершинского сельсовета </w:t>
      </w:r>
      <w:r w:rsidRPr="00AD70C6">
        <w:rPr>
          <w:sz w:val="28"/>
          <w:szCs w:val="28"/>
        </w:rPr>
        <w:t>Дмитриевского района Курской области</w:t>
      </w:r>
    </w:p>
    <w:p w:rsidR="006C04ED" w:rsidRPr="00AD70C6" w:rsidRDefault="006C04ED" w:rsidP="00E8538F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«13» декабря</w:t>
      </w:r>
      <w:r w:rsidRPr="00AD70C6">
        <w:rPr>
          <w:sz w:val="28"/>
          <w:szCs w:val="28"/>
        </w:rPr>
        <w:t xml:space="preserve"> 2016 г. № </w:t>
      </w:r>
      <w:r>
        <w:rPr>
          <w:sz w:val="28"/>
          <w:szCs w:val="28"/>
          <w:u w:val="single"/>
        </w:rPr>
        <w:t>234</w:t>
      </w:r>
    </w:p>
    <w:p w:rsidR="006C04ED" w:rsidRPr="00AD70C6" w:rsidRDefault="006C04ED" w:rsidP="00E8538F">
      <w:pPr>
        <w:jc w:val="center"/>
        <w:rPr>
          <w:b/>
          <w:bCs/>
          <w:sz w:val="28"/>
          <w:szCs w:val="28"/>
          <w:lang w:eastAsia="en-US"/>
        </w:rPr>
      </w:pPr>
    </w:p>
    <w:p w:rsidR="006C04ED" w:rsidRPr="00AD70C6" w:rsidRDefault="006C04ED" w:rsidP="00E8538F">
      <w:pPr>
        <w:jc w:val="center"/>
        <w:rPr>
          <w:b/>
          <w:bCs/>
          <w:sz w:val="28"/>
          <w:szCs w:val="28"/>
          <w:lang w:eastAsia="en-US"/>
        </w:rPr>
      </w:pPr>
      <w:r w:rsidRPr="00AD70C6">
        <w:rPr>
          <w:b/>
          <w:bCs/>
          <w:sz w:val="28"/>
          <w:szCs w:val="28"/>
          <w:lang w:eastAsia="en-US"/>
        </w:rPr>
        <w:t>Порядок</w:t>
      </w:r>
    </w:p>
    <w:p w:rsidR="006C04ED" w:rsidRPr="00AD70C6" w:rsidRDefault="006C04ED" w:rsidP="00E8538F">
      <w:pPr>
        <w:jc w:val="center"/>
        <w:rPr>
          <w:b/>
          <w:bCs/>
          <w:sz w:val="28"/>
          <w:szCs w:val="28"/>
          <w:lang w:eastAsia="en-US"/>
        </w:rPr>
      </w:pPr>
      <w:r w:rsidRPr="00AD70C6">
        <w:rPr>
          <w:b/>
          <w:bCs/>
          <w:sz w:val="28"/>
          <w:szCs w:val="28"/>
          <w:lang w:eastAsia="en-US"/>
        </w:rPr>
        <w:t xml:space="preserve">расчета соотношения среднемесячной заработной платы </w:t>
      </w:r>
    </w:p>
    <w:p w:rsidR="006C04ED" w:rsidRPr="00AD70C6" w:rsidRDefault="006C04ED" w:rsidP="00E8538F">
      <w:pPr>
        <w:jc w:val="center"/>
        <w:rPr>
          <w:lang w:eastAsia="en-US"/>
        </w:rPr>
      </w:pP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AD70C6">
        <w:rPr>
          <w:sz w:val="28"/>
          <w:szCs w:val="28"/>
          <w:lang w:eastAsia="en-US"/>
        </w:rPr>
        <w:t xml:space="preserve">1. Настоящий Порядок устанавливает единый порядок расчета соотношения среднемесячной заработной платы руководителей, их заместителей, главных бухгалтеров и среднемесячной заработной платы работников муниципальных учреждений муниципального </w:t>
      </w:r>
      <w:r>
        <w:rPr>
          <w:sz w:val="28"/>
          <w:szCs w:val="28"/>
          <w:lang w:eastAsia="en-US"/>
        </w:rPr>
        <w:t xml:space="preserve">образования «Новопершинский сельсовет» Дмитриевского района </w:t>
      </w:r>
      <w:r w:rsidRPr="00AD70C6">
        <w:rPr>
          <w:sz w:val="28"/>
          <w:szCs w:val="28"/>
          <w:lang w:eastAsia="en-US"/>
        </w:rPr>
        <w:t xml:space="preserve"> Курской области для определения предельного уровня соотношения среднемесячной заработной платы руководителей, их заместителей, главных бухгалтеров муниципальных учреждений </w:t>
      </w:r>
      <w:r>
        <w:rPr>
          <w:sz w:val="28"/>
          <w:szCs w:val="28"/>
          <w:lang w:eastAsia="en-US"/>
        </w:rPr>
        <w:t>Новопершинского сельсовета</w:t>
      </w:r>
      <w:r w:rsidRPr="00AD70C6">
        <w:rPr>
          <w:sz w:val="28"/>
          <w:szCs w:val="28"/>
          <w:lang w:eastAsia="en-US"/>
        </w:rPr>
        <w:t xml:space="preserve"> (далее учреждений) и работников этих учреждений, предусмотренного Трудовым кодексом Российской Федерации.</w:t>
      </w: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AD70C6">
        <w:rPr>
          <w:sz w:val="28"/>
          <w:szCs w:val="28"/>
          <w:lang w:eastAsia="en-US"/>
        </w:rPr>
        <w:t>2. Расчет соотношения среднемесячной заработной платы руководителей, их заместителей, главных бухгалтеров и среднемесячной заработной платы работников учреждений производится по итогам календарного года.</w:t>
      </w: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AD70C6">
        <w:rPr>
          <w:sz w:val="28"/>
          <w:szCs w:val="28"/>
          <w:lang w:eastAsia="en-US"/>
        </w:rPr>
        <w:t>При расчете соотношения среднемесячной заработной платы руководителя учреждения и среднемесячной заработной платы работников этого учреждения не учитываются как в списочном составе работников, так и в фактически начисленной заработной плате работников учреждения показатели по руководителю, заместителю(и) руководителя и главному бухгалтеру.</w:t>
      </w: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AD70C6">
        <w:rPr>
          <w:sz w:val="28"/>
          <w:szCs w:val="28"/>
          <w:lang w:eastAsia="en-US"/>
        </w:rPr>
        <w:t>Расчет соотношения среднемесячной заработной платы руководителя, его заместителя и главного бухгалтера организации и среднемесячной заработной платы работников этого учреждения производится отдельно по должностям руководителя, заместителя руководителя и главного бухгалтера учреждения.</w:t>
      </w: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AD70C6">
        <w:rPr>
          <w:sz w:val="28"/>
          <w:szCs w:val="28"/>
          <w:lang w:eastAsia="en-US"/>
        </w:rPr>
        <w:t>В случаях выполнения работы руководителем, заместителем руководителя, главным бухгалтером по совмещению профессий (должностей), при расчете их среднемесячной заработной платы и среднемесячной заработной платы работников этого учреждения учитывается фактически начисленная заработная плата как по основной работе, так и при совмещении профессий (должностей) в целом.</w:t>
      </w: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AD70C6">
        <w:rPr>
          <w:sz w:val="28"/>
          <w:szCs w:val="28"/>
          <w:lang w:eastAsia="en-US"/>
        </w:rPr>
        <w:t>При работе заместителем руководителя, главным бухгалтером по совместительству при расчете их среднемесячной заработной платы работников этого учреждения учитывается только фактически начисленная заработная плата по должностям заместителя руководителя, главного бухгалтера.</w:t>
      </w: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AD70C6">
        <w:rPr>
          <w:sz w:val="28"/>
          <w:szCs w:val="28"/>
          <w:lang w:eastAsia="en-US"/>
        </w:rPr>
        <w:t>3. При расчете среднемесячной заработной платы работников учреждения учитываются:</w:t>
      </w: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AD70C6">
        <w:rPr>
          <w:sz w:val="28"/>
          <w:szCs w:val="28"/>
          <w:lang w:eastAsia="en-US"/>
        </w:rPr>
        <w:t>а) начисленная заработная плата за отработанное время (включая стимулирующие выплаты по итогам работы), а также выплаты, обусловленные Положениями по оплате труда.</w:t>
      </w: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AD70C6">
        <w:rPr>
          <w:sz w:val="28"/>
          <w:szCs w:val="28"/>
          <w:lang w:eastAsia="en-US"/>
        </w:rPr>
        <w:t>б) выплаты, исчисленные исходя из среднего заработка при исполнении работником трудовых обязанностей, для оплаты отпусков, а также для других случаев, предусмотренных Трудовым кодексом Российской Федерации.</w:t>
      </w: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AD70C6">
        <w:rPr>
          <w:sz w:val="28"/>
          <w:szCs w:val="28"/>
          <w:lang w:eastAsia="en-US"/>
        </w:rPr>
        <w:t>4. Среднемесячная заработная плата работников учреждения рассчитывается путем деления фактически начисленной заработной платы работников списочного состава на среднюю численность указанных работников за соответствующий календарный год и на 12 (количество месяцев в году).</w:t>
      </w: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AD70C6">
        <w:rPr>
          <w:sz w:val="28"/>
          <w:szCs w:val="28"/>
          <w:lang w:eastAsia="en-US"/>
        </w:rPr>
        <w:t>Среднемесячная заработная плата руководителя учреждения рассчитывается путем деления фактически начисленной заработной платы руководителю за календарный год на 12 (количество месяцев в году).</w:t>
      </w: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AD70C6">
        <w:rPr>
          <w:sz w:val="28"/>
          <w:szCs w:val="28"/>
          <w:lang w:eastAsia="en-US"/>
        </w:rPr>
        <w:t>В случае если руководитель учреждения отработал не полный календарный год, то расчет среднемесячной заработной платы руководителя производится исходя из фактически им отработанных полных календарных месяцев.</w:t>
      </w: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AD70C6">
        <w:rPr>
          <w:sz w:val="28"/>
          <w:szCs w:val="28"/>
          <w:lang w:eastAsia="en-US"/>
        </w:rPr>
        <w:t>5. Соотношение среднемесячной заработной платы руководителя учреждения и среднемесячной заработной платы работников этого учреждения определяется путем деления среднемесячной заработной платы руководителя на среднемесячную заработную плату работников этого учреждения, рассчитанной в соответствии с пунктом 4 настоящего Порядка.</w:t>
      </w: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AD70C6">
        <w:rPr>
          <w:sz w:val="28"/>
          <w:szCs w:val="28"/>
          <w:lang w:eastAsia="en-US"/>
        </w:rPr>
        <w:t>Аналогичным образом рассчитывается соотношение среднемесячной заработной платой платы заместителя руководителя, главного бухгалтера учреждения и среднемесячной заработной платы работников учреждения.</w:t>
      </w: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</w:p>
    <w:p w:rsidR="006C04ED" w:rsidRDefault="006C04ED" w:rsidP="00E8538F">
      <w:pPr>
        <w:spacing w:after="200"/>
        <w:rPr>
          <w:sz w:val="28"/>
          <w:szCs w:val="28"/>
          <w:lang w:eastAsia="en-US"/>
        </w:rPr>
      </w:pPr>
      <w:r>
        <w:br w:type="page"/>
      </w:r>
    </w:p>
    <w:p w:rsidR="006C04ED" w:rsidRPr="00AD70C6" w:rsidRDefault="006C04ED" w:rsidP="00E8538F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AD70C6">
        <w:rPr>
          <w:sz w:val="28"/>
          <w:szCs w:val="28"/>
        </w:rPr>
        <w:t xml:space="preserve">Утвержден </w:t>
      </w:r>
    </w:p>
    <w:p w:rsidR="006C04ED" w:rsidRPr="00AD70C6" w:rsidRDefault="006C04ED" w:rsidP="00E8538F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AD70C6">
        <w:rPr>
          <w:sz w:val="28"/>
          <w:szCs w:val="28"/>
        </w:rPr>
        <w:t xml:space="preserve">постановлением Администрации </w:t>
      </w:r>
      <w:r>
        <w:rPr>
          <w:sz w:val="28"/>
          <w:szCs w:val="28"/>
        </w:rPr>
        <w:t xml:space="preserve">Новопершинского сельсовета </w:t>
      </w:r>
      <w:r w:rsidRPr="00AD70C6">
        <w:rPr>
          <w:sz w:val="28"/>
          <w:szCs w:val="28"/>
        </w:rPr>
        <w:t>Дмитриевского района Курской области</w:t>
      </w:r>
    </w:p>
    <w:p w:rsidR="006C04ED" w:rsidRPr="00AD70C6" w:rsidRDefault="006C04ED" w:rsidP="00E8538F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«13» декабря</w:t>
      </w:r>
      <w:r w:rsidRPr="00AD70C6">
        <w:rPr>
          <w:sz w:val="28"/>
          <w:szCs w:val="28"/>
        </w:rPr>
        <w:t xml:space="preserve"> 2016 г. № </w:t>
      </w:r>
      <w:r>
        <w:rPr>
          <w:sz w:val="28"/>
          <w:szCs w:val="28"/>
          <w:u w:val="single"/>
        </w:rPr>
        <w:t>234</w:t>
      </w:r>
    </w:p>
    <w:p w:rsidR="006C04ED" w:rsidRPr="00AD70C6" w:rsidRDefault="006C04ED" w:rsidP="00E8538F">
      <w:pPr>
        <w:jc w:val="center"/>
        <w:rPr>
          <w:b/>
          <w:bCs/>
          <w:sz w:val="28"/>
          <w:szCs w:val="28"/>
          <w:lang w:eastAsia="en-US"/>
        </w:rPr>
      </w:pPr>
    </w:p>
    <w:p w:rsidR="006C04ED" w:rsidRPr="00AD70C6" w:rsidRDefault="006C04ED" w:rsidP="00E8538F">
      <w:pPr>
        <w:jc w:val="center"/>
        <w:rPr>
          <w:b/>
          <w:bCs/>
          <w:sz w:val="28"/>
          <w:szCs w:val="28"/>
          <w:lang w:eastAsia="en-US"/>
        </w:rPr>
      </w:pPr>
      <w:r w:rsidRPr="00AD70C6">
        <w:rPr>
          <w:b/>
          <w:bCs/>
          <w:sz w:val="28"/>
          <w:szCs w:val="28"/>
          <w:lang w:eastAsia="en-US"/>
        </w:rPr>
        <w:t>Порядок</w:t>
      </w:r>
    </w:p>
    <w:p w:rsidR="006C04ED" w:rsidRPr="00AD70C6" w:rsidRDefault="006C04ED" w:rsidP="00E8538F">
      <w:pPr>
        <w:jc w:val="center"/>
        <w:rPr>
          <w:b/>
          <w:bCs/>
          <w:sz w:val="28"/>
          <w:szCs w:val="28"/>
          <w:lang w:eastAsia="en-US"/>
        </w:rPr>
      </w:pPr>
      <w:r w:rsidRPr="00AD70C6">
        <w:rPr>
          <w:b/>
          <w:bCs/>
          <w:sz w:val="28"/>
          <w:szCs w:val="28"/>
          <w:lang w:eastAsia="en-US"/>
        </w:rPr>
        <w:t xml:space="preserve">размещения информации о среднемесячной заработной плате руководителей, их заместителей и главных бухгалтеров муниципальных учреждений муниципального </w:t>
      </w:r>
      <w:r>
        <w:rPr>
          <w:b/>
          <w:bCs/>
          <w:sz w:val="28"/>
          <w:szCs w:val="28"/>
          <w:lang w:eastAsia="en-US"/>
        </w:rPr>
        <w:t>образования «Новопершинский сельсовет</w:t>
      </w:r>
      <w:r w:rsidRPr="00AD70C6">
        <w:rPr>
          <w:b/>
          <w:bCs/>
          <w:sz w:val="28"/>
          <w:szCs w:val="28"/>
          <w:lang w:eastAsia="en-US"/>
        </w:rPr>
        <w:t>»</w:t>
      </w:r>
      <w:r>
        <w:rPr>
          <w:b/>
          <w:bCs/>
          <w:sz w:val="28"/>
          <w:szCs w:val="28"/>
          <w:lang w:eastAsia="en-US"/>
        </w:rPr>
        <w:t>Дмитриевского района Курской области</w:t>
      </w:r>
      <w:r w:rsidRPr="00AD70C6">
        <w:rPr>
          <w:b/>
          <w:bCs/>
          <w:sz w:val="28"/>
          <w:szCs w:val="28"/>
          <w:lang w:eastAsia="en-US"/>
        </w:rPr>
        <w:t xml:space="preserve"> в информационно-телекоммуникационной сети «Интернет»</w:t>
      </w:r>
    </w:p>
    <w:p w:rsidR="006C04ED" w:rsidRPr="00AD70C6" w:rsidRDefault="006C04ED" w:rsidP="00E8538F">
      <w:pPr>
        <w:jc w:val="center"/>
        <w:rPr>
          <w:lang w:eastAsia="en-US"/>
        </w:rPr>
      </w:pPr>
    </w:p>
    <w:p w:rsidR="006C04ED" w:rsidRPr="00AD70C6" w:rsidRDefault="006C04ED" w:rsidP="00E8538F">
      <w:pPr>
        <w:widowControl w:val="0"/>
        <w:jc w:val="center"/>
        <w:rPr>
          <w:b/>
          <w:bCs/>
          <w:sz w:val="28"/>
          <w:szCs w:val="28"/>
          <w:lang w:eastAsia="en-US"/>
        </w:rPr>
      </w:pPr>
      <w:r w:rsidRPr="00AD70C6">
        <w:rPr>
          <w:b/>
          <w:bCs/>
          <w:sz w:val="28"/>
          <w:szCs w:val="28"/>
          <w:lang w:eastAsia="en-US"/>
        </w:rPr>
        <w:t>I. Общие положения</w:t>
      </w: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AD70C6">
        <w:rPr>
          <w:sz w:val="28"/>
          <w:szCs w:val="28"/>
          <w:lang w:eastAsia="en-US"/>
        </w:rPr>
        <w:t>1.1. Порядок размещения информации о среднемесячной заработной плате руководителей, их заместителей и главных бухгалтеров муниципальных учреждений мун</w:t>
      </w:r>
      <w:r>
        <w:rPr>
          <w:sz w:val="28"/>
          <w:szCs w:val="28"/>
          <w:lang w:eastAsia="en-US"/>
        </w:rPr>
        <w:t>иципального образования «Новопершинский сельсовет</w:t>
      </w:r>
      <w:r w:rsidRPr="00AD70C6">
        <w:rPr>
          <w:sz w:val="28"/>
          <w:szCs w:val="28"/>
          <w:lang w:eastAsia="en-US"/>
        </w:rPr>
        <w:t xml:space="preserve">» в информационно-телекоммуникационной сети «Интернет» (далее- Порядок) разработан в целях упорядочения условий оплаты труда руководителей, их заместителей и главных бухгалтеров муниципальных учреждений </w:t>
      </w:r>
      <w:r>
        <w:rPr>
          <w:sz w:val="28"/>
          <w:szCs w:val="28"/>
          <w:lang w:eastAsia="en-US"/>
        </w:rPr>
        <w:t>Новопершинского сельсовета</w:t>
      </w:r>
      <w:r w:rsidRPr="00AD70C6">
        <w:rPr>
          <w:sz w:val="28"/>
          <w:szCs w:val="28"/>
          <w:lang w:eastAsia="en-US"/>
        </w:rPr>
        <w:t xml:space="preserve"> и определяет процедуру размещения информации в информационно-телекоммуникационной сети «Интернет».</w:t>
      </w: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AD70C6">
        <w:rPr>
          <w:sz w:val="28"/>
          <w:szCs w:val="28"/>
          <w:lang w:eastAsia="en-US"/>
        </w:rPr>
        <w:t>1.2. В информации, размещаемой в информационно-телекоммуникационной сети «Интернет», запрещается указывать данные, позволяющие определить место жительства, почтовый адрес, телефон и иные индивидуальные средства коммуникации лиц, указанных в пункте 1.1 настоящего Порядка, а также сведения, отнесенные к государственной тайне или сведениям конфиденциального характера.</w:t>
      </w: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</w:p>
    <w:p w:rsidR="006C04ED" w:rsidRPr="00AD70C6" w:rsidRDefault="006C04ED" w:rsidP="00E8538F">
      <w:pPr>
        <w:widowControl w:val="0"/>
        <w:jc w:val="center"/>
        <w:rPr>
          <w:b/>
          <w:bCs/>
          <w:sz w:val="28"/>
          <w:szCs w:val="28"/>
          <w:lang w:eastAsia="en-US"/>
        </w:rPr>
      </w:pPr>
      <w:r w:rsidRPr="00AD70C6">
        <w:rPr>
          <w:b/>
          <w:bCs/>
          <w:sz w:val="28"/>
          <w:szCs w:val="28"/>
          <w:lang w:val="en-US" w:eastAsia="en-US"/>
        </w:rPr>
        <w:t>I</w:t>
      </w:r>
      <w:r w:rsidRPr="009538CA">
        <w:rPr>
          <w:b/>
          <w:bCs/>
          <w:sz w:val="28"/>
          <w:szCs w:val="28"/>
          <w:lang w:eastAsia="en-US"/>
        </w:rPr>
        <w:t xml:space="preserve"> </w:t>
      </w:r>
      <w:r w:rsidRPr="00AD70C6">
        <w:rPr>
          <w:b/>
          <w:bCs/>
          <w:sz w:val="28"/>
          <w:szCs w:val="28"/>
          <w:lang w:val="en-US" w:eastAsia="en-US"/>
        </w:rPr>
        <w:t>I</w:t>
      </w:r>
      <w:r w:rsidRPr="00AD70C6">
        <w:rPr>
          <w:b/>
          <w:bCs/>
          <w:sz w:val="28"/>
          <w:szCs w:val="28"/>
          <w:lang w:eastAsia="en-US"/>
        </w:rPr>
        <w:t>. Порядок размещения информации о среднемесячной заработной плате руководителей, их заместителей и главных бухгалтеров муниципальных казенных учреждений муниципального</w:t>
      </w:r>
      <w:r w:rsidRPr="009538CA">
        <w:rPr>
          <w:b/>
          <w:bCs/>
          <w:sz w:val="28"/>
          <w:szCs w:val="28"/>
          <w:lang w:eastAsia="en-US"/>
        </w:rPr>
        <w:t xml:space="preserve"> образования </w:t>
      </w:r>
      <w:r>
        <w:rPr>
          <w:b/>
          <w:bCs/>
          <w:sz w:val="28"/>
          <w:szCs w:val="28"/>
          <w:lang w:eastAsia="en-US"/>
        </w:rPr>
        <w:t>«Новопершинский сельсовет</w:t>
      </w:r>
      <w:r w:rsidRPr="00AD70C6">
        <w:rPr>
          <w:b/>
          <w:bCs/>
          <w:sz w:val="28"/>
          <w:szCs w:val="28"/>
          <w:lang w:eastAsia="en-US"/>
        </w:rPr>
        <w:t>» в информационно-телекоммуникационной сети «Интернет»</w:t>
      </w: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9538CA">
        <w:rPr>
          <w:sz w:val="28"/>
          <w:szCs w:val="28"/>
          <w:lang w:eastAsia="en-US"/>
        </w:rPr>
        <w:t>2</w:t>
      </w:r>
      <w:r w:rsidRPr="00AD70C6">
        <w:rPr>
          <w:sz w:val="28"/>
          <w:szCs w:val="28"/>
          <w:lang w:eastAsia="en-US"/>
        </w:rPr>
        <w:t xml:space="preserve">.1. Информация о рассчитываемой за календарный год среднемесячной заработной плате руководителей, их заместителей и главных бухгалтеров муниципальных казенных учреждений муниципального </w:t>
      </w:r>
      <w:r w:rsidRPr="00F1626C">
        <w:rPr>
          <w:sz w:val="28"/>
          <w:szCs w:val="28"/>
          <w:lang w:eastAsia="en-US"/>
        </w:rPr>
        <w:t>образования «Новопершинский сельсовет»</w:t>
      </w:r>
      <w:r w:rsidRPr="00AD70C6">
        <w:rPr>
          <w:b/>
          <w:bCs/>
          <w:sz w:val="28"/>
          <w:szCs w:val="28"/>
          <w:lang w:eastAsia="en-US"/>
        </w:rPr>
        <w:t xml:space="preserve"> </w:t>
      </w:r>
      <w:r w:rsidRPr="00AD70C6">
        <w:rPr>
          <w:sz w:val="28"/>
          <w:szCs w:val="28"/>
          <w:lang w:eastAsia="en-US"/>
        </w:rPr>
        <w:t xml:space="preserve">размещается на официальном сайте муниципального </w:t>
      </w:r>
      <w:r w:rsidRPr="00F1626C">
        <w:rPr>
          <w:sz w:val="28"/>
          <w:szCs w:val="28"/>
          <w:lang w:eastAsia="en-US"/>
        </w:rPr>
        <w:t>образования «Новопершинский сельсовет»</w:t>
      </w:r>
      <w:r w:rsidRPr="00AD70C6">
        <w:rPr>
          <w:b/>
          <w:bCs/>
          <w:sz w:val="28"/>
          <w:szCs w:val="28"/>
          <w:lang w:eastAsia="en-US"/>
        </w:rPr>
        <w:t xml:space="preserve"> </w:t>
      </w:r>
      <w:r w:rsidRPr="00AD70C6">
        <w:rPr>
          <w:sz w:val="28"/>
          <w:szCs w:val="28"/>
          <w:lang w:eastAsia="en-US"/>
        </w:rPr>
        <w:t>в информационно-телекоммуникационной сети «Интернет» по адресу</w:t>
      </w:r>
      <w:r w:rsidRPr="00EE7FF9">
        <w:t xml:space="preserve"> </w:t>
      </w:r>
      <w:r w:rsidRPr="00EE7FF9">
        <w:rPr>
          <w:sz w:val="28"/>
          <w:szCs w:val="28"/>
          <w:lang w:eastAsia="en-US"/>
        </w:rPr>
        <w:t>novopershinskiy.rkursk.ru</w:t>
      </w: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Pr="00AD70C6">
        <w:rPr>
          <w:sz w:val="28"/>
          <w:szCs w:val="28"/>
          <w:lang w:eastAsia="en-US"/>
        </w:rPr>
        <w:t>.2. Муниципальные казенные учреждения представляют информацию Ад</w:t>
      </w:r>
      <w:r>
        <w:rPr>
          <w:sz w:val="28"/>
          <w:szCs w:val="28"/>
          <w:lang w:eastAsia="en-US"/>
        </w:rPr>
        <w:t>министрации Новопершинского сельсовета</w:t>
      </w:r>
      <w:r w:rsidRPr="00AD70C6">
        <w:rPr>
          <w:sz w:val="28"/>
          <w:szCs w:val="28"/>
          <w:lang w:eastAsia="en-US"/>
        </w:rPr>
        <w:t>, осуществляющим отдельные функции и полномочия учредителей муниципальных учреждений до 10 марта года, следующего за отчетным, по форме согласно приложения к настоящему Порядку.</w:t>
      </w: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Pr="00AD70C6">
        <w:rPr>
          <w:sz w:val="28"/>
          <w:szCs w:val="28"/>
          <w:lang w:eastAsia="en-US"/>
        </w:rPr>
        <w:t xml:space="preserve">.3. Учредитель направляет информацию, представленную ему подведомственными муниципальными казенными учреждениями, в </w:t>
      </w:r>
      <w:r>
        <w:rPr>
          <w:sz w:val="28"/>
          <w:szCs w:val="28"/>
          <w:lang w:eastAsia="en-US"/>
        </w:rPr>
        <w:t>Администрацию</w:t>
      </w:r>
      <w:r w:rsidRPr="00AD70C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Новопершинского сельсовета</w:t>
      </w:r>
      <w:r w:rsidRPr="00AD70C6">
        <w:rPr>
          <w:sz w:val="28"/>
          <w:szCs w:val="28"/>
          <w:lang w:eastAsia="en-US"/>
        </w:rPr>
        <w:t xml:space="preserve"> в электронном виде до 20 марта года, следующего за отчетным. Администрации </w:t>
      </w:r>
      <w:r>
        <w:rPr>
          <w:sz w:val="28"/>
          <w:szCs w:val="28"/>
          <w:lang w:eastAsia="en-US"/>
        </w:rPr>
        <w:t>Новопершинского сельсовета</w:t>
      </w:r>
      <w:r w:rsidRPr="00AD70C6">
        <w:rPr>
          <w:sz w:val="28"/>
          <w:szCs w:val="28"/>
          <w:lang w:eastAsia="en-US"/>
        </w:rPr>
        <w:t xml:space="preserve"> в течение 5 рабочих дней размещает информацию на официальном сайте муниципального </w:t>
      </w:r>
      <w:r>
        <w:rPr>
          <w:sz w:val="28"/>
          <w:szCs w:val="28"/>
          <w:lang w:eastAsia="en-US"/>
        </w:rPr>
        <w:t>образования «Новопершинский сельсовет»</w:t>
      </w:r>
      <w:r w:rsidRPr="00AD70C6">
        <w:rPr>
          <w:sz w:val="28"/>
          <w:szCs w:val="28"/>
          <w:lang w:eastAsia="en-US"/>
        </w:rPr>
        <w:t xml:space="preserve"> в информационно-телекоммуникационной сети «Интернет».</w:t>
      </w:r>
    </w:p>
    <w:p w:rsidR="006C04ED" w:rsidRPr="00AD70C6" w:rsidRDefault="006C04ED" w:rsidP="00E8538F">
      <w:pPr>
        <w:widowControl w:val="0"/>
        <w:ind w:firstLine="709"/>
        <w:jc w:val="both"/>
        <w:rPr>
          <w:sz w:val="28"/>
          <w:szCs w:val="28"/>
          <w:lang w:eastAsia="en-US"/>
        </w:rPr>
      </w:pPr>
    </w:p>
    <w:p w:rsidR="006C04ED" w:rsidRDefault="006C04ED" w:rsidP="00E8538F">
      <w:pPr>
        <w:spacing w:after="200"/>
        <w:rPr>
          <w:sz w:val="28"/>
          <w:szCs w:val="28"/>
          <w:lang w:eastAsia="en-US"/>
        </w:rPr>
      </w:pPr>
      <w:r>
        <w:br w:type="page"/>
      </w:r>
    </w:p>
    <w:p w:rsidR="006C04ED" w:rsidRPr="00AD70C6" w:rsidRDefault="006C04ED" w:rsidP="00E8538F">
      <w:pPr>
        <w:widowControl w:val="0"/>
        <w:ind w:left="4395" w:right="-285"/>
        <w:jc w:val="center"/>
        <w:rPr>
          <w:rFonts w:eastAsia="Arial Unicode MS"/>
          <w:color w:val="000000"/>
          <w:sz w:val="28"/>
          <w:szCs w:val="28"/>
        </w:rPr>
      </w:pPr>
      <w:bookmarkStart w:id="0" w:name="_GoBack"/>
      <w:bookmarkEnd w:id="0"/>
      <w:r w:rsidRPr="00AD70C6">
        <w:rPr>
          <w:rFonts w:eastAsia="Arial Unicode MS"/>
          <w:color w:val="000000"/>
          <w:sz w:val="28"/>
          <w:szCs w:val="28"/>
        </w:rPr>
        <w:t>Приложение</w:t>
      </w:r>
    </w:p>
    <w:p w:rsidR="006C04ED" w:rsidRPr="00AD70C6" w:rsidRDefault="006C04ED" w:rsidP="00E8538F">
      <w:pPr>
        <w:widowControl w:val="0"/>
        <w:ind w:left="4395" w:right="-285"/>
        <w:jc w:val="center"/>
        <w:rPr>
          <w:rFonts w:eastAsia="Arial Unicode MS"/>
          <w:color w:val="000000"/>
          <w:sz w:val="28"/>
          <w:szCs w:val="28"/>
        </w:rPr>
      </w:pPr>
      <w:r w:rsidRPr="00AD70C6">
        <w:rPr>
          <w:rFonts w:eastAsia="Arial Unicode MS"/>
          <w:color w:val="000000"/>
          <w:sz w:val="28"/>
          <w:szCs w:val="28"/>
        </w:rPr>
        <w:t xml:space="preserve">к Порядку размещения информации о среднемесячной заработной плате руководителей, их заместителей и главных бухгалтеров муниципальных </w:t>
      </w:r>
      <w:r>
        <w:rPr>
          <w:rFonts w:eastAsia="Arial Unicode MS"/>
          <w:color w:val="000000"/>
          <w:sz w:val="28"/>
          <w:szCs w:val="28"/>
        </w:rPr>
        <w:t>учреждений муниципального образования «Новопершинский сельсовет</w:t>
      </w:r>
      <w:r w:rsidRPr="00AD70C6">
        <w:rPr>
          <w:rFonts w:eastAsia="Arial Unicode MS"/>
          <w:color w:val="000000"/>
          <w:sz w:val="28"/>
          <w:szCs w:val="28"/>
        </w:rPr>
        <w:t>» в информационно-телекоммуникационной сети «Интернет»</w:t>
      </w:r>
    </w:p>
    <w:p w:rsidR="006C04ED" w:rsidRPr="00AD70C6" w:rsidRDefault="006C04ED" w:rsidP="00E8538F">
      <w:pPr>
        <w:widowControl w:val="0"/>
        <w:ind w:left="4820"/>
        <w:jc w:val="right"/>
        <w:rPr>
          <w:rFonts w:eastAsia="Arial Unicode MS"/>
          <w:color w:val="000000"/>
          <w:sz w:val="28"/>
          <w:szCs w:val="28"/>
        </w:rPr>
      </w:pPr>
    </w:p>
    <w:p w:rsidR="006C04ED" w:rsidRPr="00AD70C6" w:rsidRDefault="006C04ED" w:rsidP="00E8538F">
      <w:pPr>
        <w:widowControl w:val="0"/>
        <w:ind w:left="4820"/>
        <w:jc w:val="right"/>
        <w:rPr>
          <w:rFonts w:eastAsia="Arial Unicode MS"/>
          <w:color w:val="000000"/>
          <w:sz w:val="28"/>
          <w:szCs w:val="28"/>
        </w:rPr>
      </w:pPr>
    </w:p>
    <w:p w:rsidR="006C04ED" w:rsidRPr="00AD70C6" w:rsidRDefault="006C04ED" w:rsidP="00E8538F">
      <w:pPr>
        <w:widowControl w:val="0"/>
        <w:jc w:val="center"/>
        <w:rPr>
          <w:rFonts w:eastAsia="Arial Unicode MS"/>
          <w:color w:val="000000"/>
          <w:sz w:val="28"/>
          <w:szCs w:val="28"/>
        </w:rPr>
      </w:pPr>
      <w:r w:rsidRPr="00AD70C6">
        <w:rPr>
          <w:rFonts w:eastAsia="Arial Unicode MS"/>
          <w:color w:val="000000"/>
          <w:sz w:val="28"/>
          <w:szCs w:val="28"/>
        </w:rPr>
        <w:t>Информация</w:t>
      </w:r>
    </w:p>
    <w:p w:rsidR="006C04ED" w:rsidRPr="00AD70C6" w:rsidRDefault="006C04ED" w:rsidP="00E8538F">
      <w:pPr>
        <w:widowControl w:val="0"/>
        <w:jc w:val="center"/>
        <w:rPr>
          <w:rFonts w:eastAsia="Arial Unicode MS"/>
          <w:color w:val="000000"/>
          <w:sz w:val="28"/>
          <w:szCs w:val="28"/>
        </w:rPr>
      </w:pPr>
      <w:r w:rsidRPr="00AD70C6">
        <w:rPr>
          <w:rFonts w:eastAsia="Arial Unicode MS"/>
          <w:color w:val="000000"/>
          <w:sz w:val="28"/>
          <w:szCs w:val="28"/>
        </w:rPr>
        <w:t>о среднемесячной заработной плате руководителей, их заместителей и главных бухгалтеров (наименование муниципального учреждения) за 20__год</w:t>
      </w:r>
    </w:p>
    <w:p w:rsidR="006C04ED" w:rsidRPr="00AD70C6" w:rsidRDefault="006C04ED" w:rsidP="00E8538F">
      <w:pPr>
        <w:widowControl w:val="0"/>
        <w:jc w:val="center"/>
        <w:rPr>
          <w:rFonts w:eastAsia="Arial Unicode MS"/>
          <w:color w:val="000000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29"/>
        <w:gridCol w:w="3523"/>
        <w:gridCol w:w="2990"/>
        <w:gridCol w:w="3000"/>
      </w:tblGrid>
      <w:tr w:rsidR="006C04ED" w:rsidRPr="00AD70C6">
        <w:trPr>
          <w:trHeight w:hRule="exact" w:val="99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04ED" w:rsidRPr="00AD70C6" w:rsidRDefault="006C04ED" w:rsidP="00E8538F">
            <w:pPr>
              <w:widowControl w:val="0"/>
              <w:jc w:val="center"/>
              <w:rPr>
                <w:rFonts w:eastAsia="Arial Unicode MS"/>
                <w:color w:val="000000"/>
              </w:rPr>
            </w:pPr>
            <w:r w:rsidRPr="00AD70C6">
              <w:rPr>
                <w:rFonts w:eastAsia="Arial Unicode MS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04ED" w:rsidRPr="00AD70C6" w:rsidRDefault="006C04ED" w:rsidP="00E8538F">
            <w:pPr>
              <w:widowControl w:val="0"/>
              <w:jc w:val="center"/>
              <w:rPr>
                <w:rFonts w:eastAsia="Arial Unicode MS"/>
                <w:color w:val="000000"/>
              </w:rPr>
            </w:pPr>
            <w:r w:rsidRPr="00AD70C6">
              <w:rPr>
                <w:rFonts w:eastAsia="Arial Unicode MS"/>
                <w:color w:val="000000"/>
                <w:sz w:val="28"/>
                <w:szCs w:val="28"/>
              </w:rPr>
              <w:t>Фамилия, имя, отчество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04ED" w:rsidRPr="00AD70C6" w:rsidRDefault="006C04ED" w:rsidP="00E8538F">
            <w:pPr>
              <w:widowControl w:val="0"/>
              <w:jc w:val="center"/>
              <w:rPr>
                <w:rFonts w:eastAsia="Arial Unicode MS"/>
                <w:color w:val="000000"/>
              </w:rPr>
            </w:pPr>
            <w:r w:rsidRPr="00AD70C6">
              <w:rPr>
                <w:rFonts w:eastAsia="Arial Unicode MS"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04ED" w:rsidRPr="00AD70C6" w:rsidRDefault="006C04ED" w:rsidP="00E8538F">
            <w:pPr>
              <w:widowControl w:val="0"/>
              <w:jc w:val="center"/>
              <w:rPr>
                <w:rFonts w:eastAsia="Arial Unicode MS"/>
                <w:color w:val="000000"/>
              </w:rPr>
            </w:pPr>
            <w:r w:rsidRPr="00AD70C6">
              <w:rPr>
                <w:rFonts w:eastAsia="Arial Unicode MS"/>
                <w:color w:val="000000"/>
                <w:sz w:val="28"/>
                <w:szCs w:val="28"/>
              </w:rPr>
              <w:t>Среднемесячная заработная плата, руб.</w:t>
            </w:r>
          </w:p>
        </w:tc>
      </w:tr>
      <w:tr w:rsidR="006C04ED" w:rsidRPr="00AD70C6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04ED" w:rsidRPr="00AD70C6" w:rsidRDefault="006C04ED" w:rsidP="00E8538F">
            <w:pPr>
              <w:widowControl w:val="0"/>
              <w:jc w:val="center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04ED" w:rsidRPr="00AD70C6" w:rsidRDefault="006C04ED" w:rsidP="00E8538F">
            <w:pPr>
              <w:widowControl w:val="0"/>
              <w:jc w:val="center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04ED" w:rsidRPr="00AD70C6" w:rsidRDefault="006C04ED" w:rsidP="00E8538F">
            <w:pPr>
              <w:widowControl w:val="0"/>
              <w:jc w:val="center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04ED" w:rsidRPr="00AD70C6" w:rsidRDefault="006C04ED" w:rsidP="00E8538F">
            <w:pPr>
              <w:widowControl w:val="0"/>
              <w:jc w:val="center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</w:tr>
      <w:tr w:rsidR="006C04ED" w:rsidRPr="00AD70C6">
        <w:trPr>
          <w:trHeight w:hRule="exact" w:val="33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04ED" w:rsidRPr="00AD70C6" w:rsidRDefault="006C04ED" w:rsidP="00E8538F">
            <w:pPr>
              <w:widowControl w:val="0"/>
              <w:jc w:val="center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04ED" w:rsidRPr="00AD70C6" w:rsidRDefault="006C04ED" w:rsidP="00E8538F">
            <w:pPr>
              <w:widowControl w:val="0"/>
              <w:jc w:val="center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04ED" w:rsidRPr="00AD70C6" w:rsidRDefault="006C04ED" w:rsidP="00E8538F">
            <w:pPr>
              <w:widowControl w:val="0"/>
              <w:jc w:val="center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04ED" w:rsidRPr="00AD70C6" w:rsidRDefault="006C04ED" w:rsidP="00E8538F">
            <w:pPr>
              <w:widowControl w:val="0"/>
              <w:jc w:val="center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</w:tr>
      <w:tr w:rsidR="006C04ED" w:rsidRPr="00AD70C6">
        <w:trPr>
          <w:trHeight w:hRule="exact" w:val="360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04ED" w:rsidRPr="00AD70C6" w:rsidRDefault="006C04ED" w:rsidP="00E8538F">
            <w:pPr>
              <w:widowControl w:val="0"/>
              <w:jc w:val="center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04ED" w:rsidRPr="00AD70C6" w:rsidRDefault="006C04ED" w:rsidP="00E8538F">
            <w:pPr>
              <w:widowControl w:val="0"/>
              <w:jc w:val="center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04ED" w:rsidRPr="00AD70C6" w:rsidRDefault="006C04ED" w:rsidP="00E8538F">
            <w:pPr>
              <w:widowControl w:val="0"/>
              <w:jc w:val="center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04ED" w:rsidRPr="00AD70C6" w:rsidRDefault="006C04ED" w:rsidP="00E8538F">
            <w:pPr>
              <w:widowControl w:val="0"/>
              <w:jc w:val="center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</w:tr>
    </w:tbl>
    <w:p w:rsidR="006C04ED" w:rsidRPr="00AD70C6" w:rsidRDefault="006C04ED" w:rsidP="00E8538F">
      <w:pPr>
        <w:framePr w:w="10142" w:wrap="notBeside" w:vAnchor="text" w:hAnchor="text" w:xAlign="center" w:y="1"/>
        <w:widowControl w:val="0"/>
        <w:rPr>
          <w:rFonts w:ascii="Arial Unicode MS" w:eastAsia="Arial Unicode MS" w:hAnsi="Arial Unicode MS"/>
          <w:color w:val="000000"/>
          <w:sz w:val="2"/>
          <w:szCs w:val="2"/>
        </w:rPr>
      </w:pPr>
    </w:p>
    <w:p w:rsidR="006C04ED" w:rsidRPr="00AD70C6" w:rsidRDefault="006C04ED" w:rsidP="00E8538F">
      <w:pPr>
        <w:widowControl w:val="0"/>
        <w:rPr>
          <w:rFonts w:ascii="Arial Unicode MS" w:eastAsia="Arial Unicode MS" w:hAnsi="Arial Unicode MS"/>
          <w:color w:val="000000"/>
          <w:sz w:val="2"/>
          <w:szCs w:val="2"/>
        </w:rPr>
      </w:pPr>
    </w:p>
    <w:p w:rsidR="006C04ED" w:rsidRPr="00AD70C6" w:rsidRDefault="006C04ED" w:rsidP="00E8538F">
      <w:pPr>
        <w:widowControl w:val="0"/>
        <w:rPr>
          <w:rFonts w:ascii="Arial Unicode MS" w:eastAsia="Arial Unicode MS" w:hAnsi="Arial Unicode MS"/>
          <w:color w:val="000000"/>
          <w:sz w:val="2"/>
          <w:szCs w:val="2"/>
        </w:rPr>
      </w:pPr>
    </w:p>
    <w:p w:rsidR="006C04ED" w:rsidRPr="00AD70C6" w:rsidRDefault="006C04ED" w:rsidP="00E8538F">
      <w:pPr>
        <w:pStyle w:val="NoSpacing"/>
        <w:widowControl w:val="0"/>
      </w:pPr>
    </w:p>
    <w:p w:rsidR="006C04ED" w:rsidRDefault="006C04ED">
      <w:pPr>
        <w:rPr>
          <w:sz w:val="28"/>
          <w:szCs w:val="28"/>
        </w:rPr>
      </w:pPr>
    </w:p>
    <w:sectPr w:rsidR="006C04ED" w:rsidSect="004C5CFE">
      <w:headerReference w:type="default" r:id="rId6"/>
      <w:pgSz w:w="11906" w:h="16838"/>
      <w:pgMar w:top="1134" w:right="124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4ED" w:rsidRDefault="006C04ED" w:rsidP="00AE2A60">
      <w:r>
        <w:separator/>
      </w:r>
    </w:p>
  </w:endnote>
  <w:endnote w:type="continuationSeparator" w:id="1">
    <w:p w:rsidR="006C04ED" w:rsidRDefault="006C04ED" w:rsidP="00AE2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4ED" w:rsidRDefault="006C04ED" w:rsidP="00AE2A60">
      <w:r>
        <w:separator/>
      </w:r>
    </w:p>
  </w:footnote>
  <w:footnote w:type="continuationSeparator" w:id="1">
    <w:p w:rsidR="006C04ED" w:rsidRDefault="006C04ED" w:rsidP="00AE2A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4ED" w:rsidRDefault="006C04ED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6AF4"/>
    <w:rsid w:val="00000861"/>
    <w:rsid w:val="000013A8"/>
    <w:rsid w:val="000032EB"/>
    <w:rsid w:val="000042C4"/>
    <w:rsid w:val="0000546A"/>
    <w:rsid w:val="0000655D"/>
    <w:rsid w:val="00007CE0"/>
    <w:rsid w:val="00012898"/>
    <w:rsid w:val="000244D4"/>
    <w:rsid w:val="00024BCB"/>
    <w:rsid w:val="00031019"/>
    <w:rsid w:val="00032854"/>
    <w:rsid w:val="00033386"/>
    <w:rsid w:val="00033DE5"/>
    <w:rsid w:val="00036A26"/>
    <w:rsid w:val="00036D7A"/>
    <w:rsid w:val="00037191"/>
    <w:rsid w:val="00037B1E"/>
    <w:rsid w:val="000406DF"/>
    <w:rsid w:val="000415B2"/>
    <w:rsid w:val="0004188F"/>
    <w:rsid w:val="00042758"/>
    <w:rsid w:val="00044AD2"/>
    <w:rsid w:val="000475C5"/>
    <w:rsid w:val="000502B8"/>
    <w:rsid w:val="0005355F"/>
    <w:rsid w:val="00054480"/>
    <w:rsid w:val="00060411"/>
    <w:rsid w:val="00060A7A"/>
    <w:rsid w:val="0006176B"/>
    <w:rsid w:val="00062312"/>
    <w:rsid w:val="000647F6"/>
    <w:rsid w:val="00066870"/>
    <w:rsid w:val="00072626"/>
    <w:rsid w:val="00074D9E"/>
    <w:rsid w:val="00076ADA"/>
    <w:rsid w:val="00076F5F"/>
    <w:rsid w:val="00081670"/>
    <w:rsid w:val="00083EC0"/>
    <w:rsid w:val="00084F62"/>
    <w:rsid w:val="00086228"/>
    <w:rsid w:val="0008758E"/>
    <w:rsid w:val="00087CD0"/>
    <w:rsid w:val="00090053"/>
    <w:rsid w:val="000916CC"/>
    <w:rsid w:val="00093D5F"/>
    <w:rsid w:val="000945B3"/>
    <w:rsid w:val="0009560C"/>
    <w:rsid w:val="00097BBB"/>
    <w:rsid w:val="000A4D4B"/>
    <w:rsid w:val="000A65CF"/>
    <w:rsid w:val="000A6C55"/>
    <w:rsid w:val="000B043C"/>
    <w:rsid w:val="000B15C3"/>
    <w:rsid w:val="000B1CF4"/>
    <w:rsid w:val="000B1F7B"/>
    <w:rsid w:val="000B55B9"/>
    <w:rsid w:val="000C308C"/>
    <w:rsid w:val="000C444E"/>
    <w:rsid w:val="000D3580"/>
    <w:rsid w:val="000D36A6"/>
    <w:rsid w:val="000D3F15"/>
    <w:rsid w:val="000D5BAF"/>
    <w:rsid w:val="000D746D"/>
    <w:rsid w:val="000E013D"/>
    <w:rsid w:val="000E0403"/>
    <w:rsid w:val="000E0B97"/>
    <w:rsid w:val="000E1786"/>
    <w:rsid w:val="000E7398"/>
    <w:rsid w:val="000F1546"/>
    <w:rsid w:val="000F18F9"/>
    <w:rsid w:val="000F2ADB"/>
    <w:rsid w:val="000F346B"/>
    <w:rsid w:val="000F61FD"/>
    <w:rsid w:val="000F6EFC"/>
    <w:rsid w:val="001005DD"/>
    <w:rsid w:val="001007B9"/>
    <w:rsid w:val="00100896"/>
    <w:rsid w:val="00103727"/>
    <w:rsid w:val="0011003B"/>
    <w:rsid w:val="00112500"/>
    <w:rsid w:val="00114964"/>
    <w:rsid w:val="001209DD"/>
    <w:rsid w:val="00121621"/>
    <w:rsid w:val="001277B6"/>
    <w:rsid w:val="0013090D"/>
    <w:rsid w:val="00134AA6"/>
    <w:rsid w:val="001352FA"/>
    <w:rsid w:val="00140A14"/>
    <w:rsid w:val="00141C13"/>
    <w:rsid w:val="00144663"/>
    <w:rsid w:val="00144E10"/>
    <w:rsid w:val="00146438"/>
    <w:rsid w:val="0014762D"/>
    <w:rsid w:val="00150CBC"/>
    <w:rsid w:val="001511AB"/>
    <w:rsid w:val="00151A13"/>
    <w:rsid w:val="00153999"/>
    <w:rsid w:val="00154669"/>
    <w:rsid w:val="00156950"/>
    <w:rsid w:val="001618A7"/>
    <w:rsid w:val="00161942"/>
    <w:rsid w:val="00162115"/>
    <w:rsid w:val="00162466"/>
    <w:rsid w:val="00163C2D"/>
    <w:rsid w:val="0016412D"/>
    <w:rsid w:val="00164F14"/>
    <w:rsid w:val="00166FC3"/>
    <w:rsid w:val="001677AC"/>
    <w:rsid w:val="00167C8F"/>
    <w:rsid w:val="00171836"/>
    <w:rsid w:val="00173BC3"/>
    <w:rsid w:val="00173E7A"/>
    <w:rsid w:val="00175A80"/>
    <w:rsid w:val="00176F7D"/>
    <w:rsid w:val="001808C3"/>
    <w:rsid w:val="001812AE"/>
    <w:rsid w:val="0018388A"/>
    <w:rsid w:val="001842A4"/>
    <w:rsid w:val="001862A2"/>
    <w:rsid w:val="001863AA"/>
    <w:rsid w:val="00187B43"/>
    <w:rsid w:val="0019042C"/>
    <w:rsid w:val="00191E18"/>
    <w:rsid w:val="00193626"/>
    <w:rsid w:val="001951BB"/>
    <w:rsid w:val="001A08FA"/>
    <w:rsid w:val="001A373C"/>
    <w:rsid w:val="001B10C7"/>
    <w:rsid w:val="001B140D"/>
    <w:rsid w:val="001B3330"/>
    <w:rsid w:val="001B577B"/>
    <w:rsid w:val="001C199F"/>
    <w:rsid w:val="001C1AB9"/>
    <w:rsid w:val="001C3ACD"/>
    <w:rsid w:val="001C4C58"/>
    <w:rsid w:val="001C71C2"/>
    <w:rsid w:val="001C7709"/>
    <w:rsid w:val="001D54FF"/>
    <w:rsid w:val="001D704C"/>
    <w:rsid w:val="001E20C0"/>
    <w:rsid w:val="001E27B5"/>
    <w:rsid w:val="001E3471"/>
    <w:rsid w:val="001E413D"/>
    <w:rsid w:val="001E4776"/>
    <w:rsid w:val="001E58EE"/>
    <w:rsid w:val="001E5F82"/>
    <w:rsid w:val="001F479D"/>
    <w:rsid w:val="001F5105"/>
    <w:rsid w:val="001F5B41"/>
    <w:rsid w:val="001F7491"/>
    <w:rsid w:val="001F750E"/>
    <w:rsid w:val="001F7594"/>
    <w:rsid w:val="00200100"/>
    <w:rsid w:val="00200A68"/>
    <w:rsid w:val="002019C3"/>
    <w:rsid w:val="002021F7"/>
    <w:rsid w:val="002036B7"/>
    <w:rsid w:val="00203B17"/>
    <w:rsid w:val="00215065"/>
    <w:rsid w:val="00215364"/>
    <w:rsid w:val="00217704"/>
    <w:rsid w:val="00220078"/>
    <w:rsid w:val="0022061B"/>
    <w:rsid w:val="00221943"/>
    <w:rsid w:val="00221C92"/>
    <w:rsid w:val="00223085"/>
    <w:rsid w:val="00224A7E"/>
    <w:rsid w:val="00224C19"/>
    <w:rsid w:val="00224F81"/>
    <w:rsid w:val="00225259"/>
    <w:rsid w:val="00226724"/>
    <w:rsid w:val="00226D43"/>
    <w:rsid w:val="00233CF9"/>
    <w:rsid w:val="00234C4C"/>
    <w:rsid w:val="002350F8"/>
    <w:rsid w:val="002364EB"/>
    <w:rsid w:val="00236C93"/>
    <w:rsid w:val="0024170B"/>
    <w:rsid w:val="00244EB6"/>
    <w:rsid w:val="00244FF1"/>
    <w:rsid w:val="00245D02"/>
    <w:rsid w:val="00246440"/>
    <w:rsid w:val="00246AED"/>
    <w:rsid w:val="00250B76"/>
    <w:rsid w:val="00250BFB"/>
    <w:rsid w:val="0025794F"/>
    <w:rsid w:val="002606C4"/>
    <w:rsid w:val="00261165"/>
    <w:rsid w:val="0026655B"/>
    <w:rsid w:val="0026750B"/>
    <w:rsid w:val="00267F07"/>
    <w:rsid w:val="00271028"/>
    <w:rsid w:val="00271ED8"/>
    <w:rsid w:val="0027216B"/>
    <w:rsid w:val="0027591D"/>
    <w:rsid w:val="00275D91"/>
    <w:rsid w:val="00276602"/>
    <w:rsid w:val="0027790D"/>
    <w:rsid w:val="00280FEE"/>
    <w:rsid w:val="00284211"/>
    <w:rsid w:val="0028439F"/>
    <w:rsid w:val="00290300"/>
    <w:rsid w:val="002909D4"/>
    <w:rsid w:val="002916D3"/>
    <w:rsid w:val="00292789"/>
    <w:rsid w:val="00297119"/>
    <w:rsid w:val="002A5E13"/>
    <w:rsid w:val="002C0D94"/>
    <w:rsid w:val="002C1E97"/>
    <w:rsid w:val="002C3B4C"/>
    <w:rsid w:val="002C3C66"/>
    <w:rsid w:val="002C4B55"/>
    <w:rsid w:val="002C4D0D"/>
    <w:rsid w:val="002D0322"/>
    <w:rsid w:val="002D2FAD"/>
    <w:rsid w:val="002D3C2E"/>
    <w:rsid w:val="002D50F4"/>
    <w:rsid w:val="002D56F4"/>
    <w:rsid w:val="002D74C4"/>
    <w:rsid w:val="002E047B"/>
    <w:rsid w:val="002E16D5"/>
    <w:rsid w:val="002E27E2"/>
    <w:rsid w:val="002E36D3"/>
    <w:rsid w:val="002E3E31"/>
    <w:rsid w:val="002E6D55"/>
    <w:rsid w:val="002E6E0D"/>
    <w:rsid w:val="002F0DCB"/>
    <w:rsid w:val="002F19B5"/>
    <w:rsid w:val="002F4900"/>
    <w:rsid w:val="002F519D"/>
    <w:rsid w:val="002F73DB"/>
    <w:rsid w:val="00300253"/>
    <w:rsid w:val="00303074"/>
    <w:rsid w:val="00307D9B"/>
    <w:rsid w:val="00310478"/>
    <w:rsid w:val="00310D70"/>
    <w:rsid w:val="00311611"/>
    <w:rsid w:val="00313849"/>
    <w:rsid w:val="00313BB7"/>
    <w:rsid w:val="0031469B"/>
    <w:rsid w:val="00316A00"/>
    <w:rsid w:val="0031755B"/>
    <w:rsid w:val="00317894"/>
    <w:rsid w:val="003227D3"/>
    <w:rsid w:val="00324E70"/>
    <w:rsid w:val="0032589C"/>
    <w:rsid w:val="00326ECC"/>
    <w:rsid w:val="0033553A"/>
    <w:rsid w:val="00335664"/>
    <w:rsid w:val="0033576F"/>
    <w:rsid w:val="003370F3"/>
    <w:rsid w:val="003376B9"/>
    <w:rsid w:val="003436CD"/>
    <w:rsid w:val="00351889"/>
    <w:rsid w:val="00353138"/>
    <w:rsid w:val="003537A0"/>
    <w:rsid w:val="003539A2"/>
    <w:rsid w:val="00355004"/>
    <w:rsid w:val="0035647D"/>
    <w:rsid w:val="00360858"/>
    <w:rsid w:val="00363363"/>
    <w:rsid w:val="00365785"/>
    <w:rsid w:val="003671DE"/>
    <w:rsid w:val="00367213"/>
    <w:rsid w:val="0037048F"/>
    <w:rsid w:val="0037338A"/>
    <w:rsid w:val="003738BA"/>
    <w:rsid w:val="003741C3"/>
    <w:rsid w:val="003745A0"/>
    <w:rsid w:val="003749C6"/>
    <w:rsid w:val="00376AF4"/>
    <w:rsid w:val="003773B8"/>
    <w:rsid w:val="00380B9B"/>
    <w:rsid w:val="003827A0"/>
    <w:rsid w:val="00383DDC"/>
    <w:rsid w:val="00386752"/>
    <w:rsid w:val="00387784"/>
    <w:rsid w:val="00391934"/>
    <w:rsid w:val="00391F9D"/>
    <w:rsid w:val="00392F47"/>
    <w:rsid w:val="00394F06"/>
    <w:rsid w:val="003A03FE"/>
    <w:rsid w:val="003A2699"/>
    <w:rsid w:val="003A2919"/>
    <w:rsid w:val="003A48F7"/>
    <w:rsid w:val="003A68FD"/>
    <w:rsid w:val="003B058A"/>
    <w:rsid w:val="003B20E4"/>
    <w:rsid w:val="003B2FBE"/>
    <w:rsid w:val="003B486F"/>
    <w:rsid w:val="003B4D32"/>
    <w:rsid w:val="003B5432"/>
    <w:rsid w:val="003B62EE"/>
    <w:rsid w:val="003C10CC"/>
    <w:rsid w:val="003C2EA8"/>
    <w:rsid w:val="003C3A2B"/>
    <w:rsid w:val="003C6C40"/>
    <w:rsid w:val="003D0CB5"/>
    <w:rsid w:val="003D26FF"/>
    <w:rsid w:val="003D3E44"/>
    <w:rsid w:val="003D4476"/>
    <w:rsid w:val="003D786A"/>
    <w:rsid w:val="003E1119"/>
    <w:rsid w:val="003E25A6"/>
    <w:rsid w:val="003E2900"/>
    <w:rsid w:val="003E2E6A"/>
    <w:rsid w:val="003F1469"/>
    <w:rsid w:val="003F264C"/>
    <w:rsid w:val="003F4D27"/>
    <w:rsid w:val="003F68EC"/>
    <w:rsid w:val="003F6BA3"/>
    <w:rsid w:val="003F6DA9"/>
    <w:rsid w:val="00401F0E"/>
    <w:rsid w:val="00405627"/>
    <w:rsid w:val="0040566B"/>
    <w:rsid w:val="004066DE"/>
    <w:rsid w:val="00406F8B"/>
    <w:rsid w:val="00412E7F"/>
    <w:rsid w:val="004144E4"/>
    <w:rsid w:val="00416000"/>
    <w:rsid w:val="00417483"/>
    <w:rsid w:val="00423945"/>
    <w:rsid w:val="00423D35"/>
    <w:rsid w:val="00423E10"/>
    <w:rsid w:val="00426C1D"/>
    <w:rsid w:val="00426EE9"/>
    <w:rsid w:val="00427FD5"/>
    <w:rsid w:val="0043024A"/>
    <w:rsid w:val="00434D07"/>
    <w:rsid w:val="00436EB8"/>
    <w:rsid w:val="00442563"/>
    <w:rsid w:val="00443A74"/>
    <w:rsid w:val="0044447C"/>
    <w:rsid w:val="00445613"/>
    <w:rsid w:val="00447C42"/>
    <w:rsid w:val="004523FD"/>
    <w:rsid w:val="00456439"/>
    <w:rsid w:val="00456E2D"/>
    <w:rsid w:val="004576DD"/>
    <w:rsid w:val="004578F7"/>
    <w:rsid w:val="004739D0"/>
    <w:rsid w:val="00474FB9"/>
    <w:rsid w:val="004754E6"/>
    <w:rsid w:val="00475BA2"/>
    <w:rsid w:val="00475D23"/>
    <w:rsid w:val="00485DD6"/>
    <w:rsid w:val="00486E34"/>
    <w:rsid w:val="00490C27"/>
    <w:rsid w:val="00491ED6"/>
    <w:rsid w:val="004937C7"/>
    <w:rsid w:val="00493D2B"/>
    <w:rsid w:val="004944CA"/>
    <w:rsid w:val="004947D9"/>
    <w:rsid w:val="004959C6"/>
    <w:rsid w:val="004977AA"/>
    <w:rsid w:val="004A353B"/>
    <w:rsid w:val="004A4206"/>
    <w:rsid w:val="004A48BB"/>
    <w:rsid w:val="004B4499"/>
    <w:rsid w:val="004B4733"/>
    <w:rsid w:val="004C0834"/>
    <w:rsid w:val="004C3B1E"/>
    <w:rsid w:val="004C3F31"/>
    <w:rsid w:val="004C503F"/>
    <w:rsid w:val="004C5CFE"/>
    <w:rsid w:val="004C7177"/>
    <w:rsid w:val="004D0B3E"/>
    <w:rsid w:val="004D3E0F"/>
    <w:rsid w:val="004D5987"/>
    <w:rsid w:val="004D5EAB"/>
    <w:rsid w:val="004D6717"/>
    <w:rsid w:val="004D6E09"/>
    <w:rsid w:val="004D7779"/>
    <w:rsid w:val="004E0265"/>
    <w:rsid w:val="004E1899"/>
    <w:rsid w:val="004E7782"/>
    <w:rsid w:val="004E7A86"/>
    <w:rsid w:val="004F0076"/>
    <w:rsid w:val="004F1E7D"/>
    <w:rsid w:val="004F3C1F"/>
    <w:rsid w:val="004F6C11"/>
    <w:rsid w:val="004F70DD"/>
    <w:rsid w:val="004F7D09"/>
    <w:rsid w:val="0050072B"/>
    <w:rsid w:val="005041B4"/>
    <w:rsid w:val="00505315"/>
    <w:rsid w:val="005071BB"/>
    <w:rsid w:val="00507961"/>
    <w:rsid w:val="00510893"/>
    <w:rsid w:val="0051152D"/>
    <w:rsid w:val="00511E4F"/>
    <w:rsid w:val="00514F82"/>
    <w:rsid w:val="00515E17"/>
    <w:rsid w:val="00516459"/>
    <w:rsid w:val="00516883"/>
    <w:rsid w:val="005206E1"/>
    <w:rsid w:val="00520BA4"/>
    <w:rsid w:val="00524483"/>
    <w:rsid w:val="00527B9E"/>
    <w:rsid w:val="005325EE"/>
    <w:rsid w:val="00537A32"/>
    <w:rsid w:val="00537B7F"/>
    <w:rsid w:val="00540516"/>
    <w:rsid w:val="00544EF8"/>
    <w:rsid w:val="00545101"/>
    <w:rsid w:val="00555856"/>
    <w:rsid w:val="00557DFD"/>
    <w:rsid w:val="005613D5"/>
    <w:rsid w:val="005614FB"/>
    <w:rsid w:val="00561AB5"/>
    <w:rsid w:val="005713B6"/>
    <w:rsid w:val="00571A76"/>
    <w:rsid w:val="00571E86"/>
    <w:rsid w:val="0057497B"/>
    <w:rsid w:val="00580614"/>
    <w:rsid w:val="005816D9"/>
    <w:rsid w:val="00583EAC"/>
    <w:rsid w:val="005847D6"/>
    <w:rsid w:val="00586678"/>
    <w:rsid w:val="00587493"/>
    <w:rsid w:val="0058763E"/>
    <w:rsid w:val="00587A2D"/>
    <w:rsid w:val="00591DA1"/>
    <w:rsid w:val="005948E7"/>
    <w:rsid w:val="005962C2"/>
    <w:rsid w:val="005970DA"/>
    <w:rsid w:val="00597F4C"/>
    <w:rsid w:val="005A5FE0"/>
    <w:rsid w:val="005B3BBA"/>
    <w:rsid w:val="005B56FE"/>
    <w:rsid w:val="005B6C2C"/>
    <w:rsid w:val="005C21F4"/>
    <w:rsid w:val="005C577A"/>
    <w:rsid w:val="005C75A5"/>
    <w:rsid w:val="005D0238"/>
    <w:rsid w:val="005D0452"/>
    <w:rsid w:val="005D1262"/>
    <w:rsid w:val="005D1C35"/>
    <w:rsid w:val="005D2207"/>
    <w:rsid w:val="005D2267"/>
    <w:rsid w:val="005D226A"/>
    <w:rsid w:val="005D529D"/>
    <w:rsid w:val="005D536E"/>
    <w:rsid w:val="005D581F"/>
    <w:rsid w:val="005D5F9F"/>
    <w:rsid w:val="005D620E"/>
    <w:rsid w:val="005D7D95"/>
    <w:rsid w:val="005E11F4"/>
    <w:rsid w:val="005E196B"/>
    <w:rsid w:val="005E5020"/>
    <w:rsid w:val="005F181B"/>
    <w:rsid w:val="005F217A"/>
    <w:rsid w:val="005F3B18"/>
    <w:rsid w:val="005F545B"/>
    <w:rsid w:val="005F55DB"/>
    <w:rsid w:val="005F6FCC"/>
    <w:rsid w:val="005F78E5"/>
    <w:rsid w:val="005F7F59"/>
    <w:rsid w:val="00600D13"/>
    <w:rsid w:val="006040D6"/>
    <w:rsid w:val="00604557"/>
    <w:rsid w:val="00604984"/>
    <w:rsid w:val="00604BD8"/>
    <w:rsid w:val="00607B5B"/>
    <w:rsid w:val="00610276"/>
    <w:rsid w:val="006122E6"/>
    <w:rsid w:val="00615255"/>
    <w:rsid w:val="00617319"/>
    <w:rsid w:val="006215C3"/>
    <w:rsid w:val="00623905"/>
    <w:rsid w:val="00624D49"/>
    <w:rsid w:val="0062540E"/>
    <w:rsid w:val="00630501"/>
    <w:rsid w:val="00631D7D"/>
    <w:rsid w:val="00635701"/>
    <w:rsid w:val="00635CBE"/>
    <w:rsid w:val="00636424"/>
    <w:rsid w:val="006366D2"/>
    <w:rsid w:val="00637151"/>
    <w:rsid w:val="00641A1A"/>
    <w:rsid w:val="00641AA0"/>
    <w:rsid w:val="006434BB"/>
    <w:rsid w:val="00643F31"/>
    <w:rsid w:val="00645119"/>
    <w:rsid w:val="00647572"/>
    <w:rsid w:val="00650281"/>
    <w:rsid w:val="00650383"/>
    <w:rsid w:val="006515C5"/>
    <w:rsid w:val="00652186"/>
    <w:rsid w:val="00653A61"/>
    <w:rsid w:val="00653C1E"/>
    <w:rsid w:val="00654D0A"/>
    <w:rsid w:val="00654FB5"/>
    <w:rsid w:val="00657E98"/>
    <w:rsid w:val="00666287"/>
    <w:rsid w:val="00667BB0"/>
    <w:rsid w:val="00670440"/>
    <w:rsid w:val="00672351"/>
    <w:rsid w:val="00673FBA"/>
    <w:rsid w:val="006741F6"/>
    <w:rsid w:val="00675DB5"/>
    <w:rsid w:val="00680C64"/>
    <w:rsid w:val="006839A0"/>
    <w:rsid w:val="00683BDF"/>
    <w:rsid w:val="006878A6"/>
    <w:rsid w:val="0069038B"/>
    <w:rsid w:val="00692252"/>
    <w:rsid w:val="0069617F"/>
    <w:rsid w:val="00697C8F"/>
    <w:rsid w:val="006A267F"/>
    <w:rsid w:val="006A2C3C"/>
    <w:rsid w:val="006A56A5"/>
    <w:rsid w:val="006A6352"/>
    <w:rsid w:val="006A692D"/>
    <w:rsid w:val="006A70B1"/>
    <w:rsid w:val="006B0258"/>
    <w:rsid w:val="006B55B4"/>
    <w:rsid w:val="006C04ED"/>
    <w:rsid w:val="006C2569"/>
    <w:rsid w:val="006C7D1B"/>
    <w:rsid w:val="006D03EE"/>
    <w:rsid w:val="006D1183"/>
    <w:rsid w:val="006D4085"/>
    <w:rsid w:val="006D586C"/>
    <w:rsid w:val="006D60C4"/>
    <w:rsid w:val="006D7FF3"/>
    <w:rsid w:val="006E1EB2"/>
    <w:rsid w:val="006E289B"/>
    <w:rsid w:val="006E3140"/>
    <w:rsid w:val="006E35B8"/>
    <w:rsid w:val="006E5B9B"/>
    <w:rsid w:val="006E5BAA"/>
    <w:rsid w:val="006F32E1"/>
    <w:rsid w:val="006F437E"/>
    <w:rsid w:val="006F517F"/>
    <w:rsid w:val="006F53BB"/>
    <w:rsid w:val="006F59C4"/>
    <w:rsid w:val="006F7DE6"/>
    <w:rsid w:val="0070129C"/>
    <w:rsid w:val="00702EE7"/>
    <w:rsid w:val="00703215"/>
    <w:rsid w:val="00703DE3"/>
    <w:rsid w:val="007066D1"/>
    <w:rsid w:val="0071128A"/>
    <w:rsid w:val="00712284"/>
    <w:rsid w:val="00712760"/>
    <w:rsid w:val="00717028"/>
    <w:rsid w:val="0072009E"/>
    <w:rsid w:val="00724710"/>
    <w:rsid w:val="00724947"/>
    <w:rsid w:val="007253A4"/>
    <w:rsid w:val="00725608"/>
    <w:rsid w:val="00725C85"/>
    <w:rsid w:val="007278CC"/>
    <w:rsid w:val="00727F45"/>
    <w:rsid w:val="00733102"/>
    <w:rsid w:val="00734EBC"/>
    <w:rsid w:val="00737046"/>
    <w:rsid w:val="0074512C"/>
    <w:rsid w:val="00745AB6"/>
    <w:rsid w:val="00745FA9"/>
    <w:rsid w:val="0074659F"/>
    <w:rsid w:val="007525D2"/>
    <w:rsid w:val="00753868"/>
    <w:rsid w:val="00753B5D"/>
    <w:rsid w:val="00754329"/>
    <w:rsid w:val="00755A2F"/>
    <w:rsid w:val="00755D9C"/>
    <w:rsid w:val="00756621"/>
    <w:rsid w:val="007648BA"/>
    <w:rsid w:val="00764943"/>
    <w:rsid w:val="00765262"/>
    <w:rsid w:val="00765F6F"/>
    <w:rsid w:val="00771186"/>
    <w:rsid w:val="00771901"/>
    <w:rsid w:val="00773B60"/>
    <w:rsid w:val="007758FF"/>
    <w:rsid w:val="00784747"/>
    <w:rsid w:val="00784A0B"/>
    <w:rsid w:val="007854B2"/>
    <w:rsid w:val="00791E88"/>
    <w:rsid w:val="0079318A"/>
    <w:rsid w:val="00794CDE"/>
    <w:rsid w:val="00795D15"/>
    <w:rsid w:val="00796E08"/>
    <w:rsid w:val="00797CFB"/>
    <w:rsid w:val="007A0006"/>
    <w:rsid w:val="007A028E"/>
    <w:rsid w:val="007A2484"/>
    <w:rsid w:val="007A2732"/>
    <w:rsid w:val="007B0AF1"/>
    <w:rsid w:val="007B0CA3"/>
    <w:rsid w:val="007B2B42"/>
    <w:rsid w:val="007B3737"/>
    <w:rsid w:val="007B617B"/>
    <w:rsid w:val="007B775E"/>
    <w:rsid w:val="007C0E57"/>
    <w:rsid w:val="007C1A40"/>
    <w:rsid w:val="007C23CA"/>
    <w:rsid w:val="007C2CD6"/>
    <w:rsid w:val="007C5A25"/>
    <w:rsid w:val="007C6021"/>
    <w:rsid w:val="007C63D1"/>
    <w:rsid w:val="007C78B3"/>
    <w:rsid w:val="007D0318"/>
    <w:rsid w:val="007D1CD2"/>
    <w:rsid w:val="007D3A74"/>
    <w:rsid w:val="007D4E9F"/>
    <w:rsid w:val="007D6757"/>
    <w:rsid w:val="007D76B7"/>
    <w:rsid w:val="007E0D91"/>
    <w:rsid w:val="007E1D9F"/>
    <w:rsid w:val="007E4B3D"/>
    <w:rsid w:val="007F0A45"/>
    <w:rsid w:val="007F1125"/>
    <w:rsid w:val="007F1EED"/>
    <w:rsid w:val="007F2B35"/>
    <w:rsid w:val="007F5E11"/>
    <w:rsid w:val="007F610B"/>
    <w:rsid w:val="007F6738"/>
    <w:rsid w:val="007F6DB7"/>
    <w:rsid w:val="007F6F81"/>
    <w:rsid w:val="007F70E5"/>
    <w:rsid w:val="008012F7"/>
    <w:rsid w:val="0080181A"/>
    <w:rsid w:val="00803E2D"/>
    <w:rsid w:val="008049F7"/>
    <w:rsid w:val="00804AC4"/>
    <w:rsid w:val="00805152"/>
    <w:rsid w:val="00811682"/>
    <w:rsid w:val="00811C1F"/>
    <w:rsid w:val="00812BED"/>
    <w:rsid w:val="00815BD6"/>
    <w:rsid w:val="00816044"/>
    <w:rsid w:val="00816622"/>
    <w:rsid w:val="00822A74"/>
    <w:rsid w:val="00823267"/>
    <w:rsid w:val="00823736"/>
    <w:rsid w:val="008266B3"/>
    <w:rsid w:val="00827B82"/>
    <w:rsid w:val="00832C1F"/>
    <w:rsid w:val="0083747B"/>
    <w:rsid w:val="00844773"/>
    <w:rsid w:val="008471E2"/>
    <w:rsid w:val="00847208"/>
    <w:rsid w:val="00847872"/>
    <w:rsid w:val="00850619"/>
    <w:rsid w:val="00850B3E"/>
    <w:rsid w:val="00851A91"/>
    <w:rsid w:val="00851F65"/>
    <w:rsid w:val="008548C9"/>
    <w:rsid w:val="00855577"/>
    <w:rsid w:val="00856868"/>
    <w:rsid w:val="008568B7"/>
    <w:rsid w:val="00857563"/>
    <w:rsid w:val="00864C81"/>
    <w:rsid w:val="008669D2"/>
    <w:rsid w:val="00872383"/>
    <w:rsid w:val="008745FA"/>
    <w:rsid w:val="00874AD5"/>
    <w:rsid w:val="00876C80"/>
    <w:rsid w:val="00876FB8"/>
    <w:rsid w:val="00877560"/>
    <w:rsid w:val="00877C9D"/>
    <w:rsid w:val="0088026A"/>
    <w:rsid w:val="00882ECF"/>
    <w:rsid w:val="0088438C"/>
    <w:rsid w:val="008845AA"/>
    <w:rsid w:val="008857BB"/>
    <w:rsid w:val="008868F9"/>
    <w:rsid w:val="00891018"/>
    <w:rsid w:val="008913D1"/>
    <w:rsid w:val="00893077"/>
    <w:rsid w:val="00893792"/>
    <w:rsid w:val="0089435A"/>
    <w:rsid w:val="008943ED"/>
    <w:rsid w:val="0089466A"/>
    <w:rsid w:val="008960FF"/>
    <w:rsid w:val="008A2A72"/>
    <w:rsid w:val="008A558B"/>
    <w:rsid w:val="008A588D"/>
    <w:rsid w:val="008A60C9"/>
    <w:rsid w:val="008A6546"/>
    <w:rsid w:val="008A6816"/>
    <w:rsid w:val="008B1A43"/>
    <w:rsid w:val="008B3883"/>
    <w:rsid w:val="008B39A3"/>
    <w:rsid w:val="008B4B74"/>
    <w:rsid w:val="008B63B0"/>
    <w:rsid w:val="008C23F9"/>
    <w:rsid w:val="008C2CDB"/>
    <w:rsid w:val="008C3324"/>
    <w:rsid w:val="008C4A6F"/>
    <w:rsid w:val="008D0779"/>
    <w:rsid w:val="008D0E15"/>
    <w:rsid w:val="008D33AB"/>
    <w:rsid w:val="008D50D9"/>
    <w:rsid w:val="008D64EE"/>
    <w:rsid w:val="008E2768"/>
    <w:rsid w:val="008E283B"/>
    <w:rsid w:val="008E31C6"/>
    <w:rsid w:val="008E71B1"/>
    <w:rsid w:val="008E7CB5"/>
    <w:rsid w:val="008E7D46"/>
    <w:rsid w:val="008E7DFC"/>
    <w:rsid w:val="008F1A5F"/>
    <w:rsid w:val="008F21CE"/>
    <w:rsid w:val="008F3801"/>
    <w:rsid w:val="008F4168"/>
    <w:rsid w:val="008F51F8"/>
    <w:rsid w:val="008F694B"/>
    <w:rsid w:val="008F6ACD"/>
    <w:rsid w:val="008F7091"/>
    <w:rsid w:val="008F71AA"/>
    <w:rsid w:val="00902120"/>
    <w:rsid w:val="00903C7E"/>
    <w:rsid w:val="009058B6"/>
    <w:rsid w:val="009079C4"/>
    <w:rsid w:val="009120C0"/>
    <w:rsid w:val="009120F4"/>
    <w:rsid w:val="00917616"/>
    <w:rsid w:val="00920407"/>
    <w:rsid w:val="009212EA"/>
    <w:rsid w:val="009219A3"/>
    <w:rsid w:val="00922F90"/>
    <w:rsid w:val="0092497F"/>
    <w:rsid w:val="00932AEC"/>
    <w:rsid w:val="00933B48"/>
    <w:rsid w:val="009341F9"/>
    <w:rsid w:val="0093480C"/>
    <w:rsid w:val="0094392E"/>
    <w:rsid w:val="00944DFA"/>
    <w:rsid w:val="00946D61"/>
    <w:rsid w:val="009471BA"/>
    <w:rsid w:val="00947C5B"/>
    <w:rsid w:val="00950561"/>
    <w:rsid w:val="0095260E"/>
    <w:rsid w:val="009538CA"/>
    <w:rsid w:val="00955554"/>
    <w:rsid w:val="0095693B"/>
    <w:rsid w:val="009638C5"/>
    <w:rsid w:val="0096396D"/>
    <w:rsid w:val="00964E98"/>
    <w:rsid w:val="00966669"/>
    <w:rsid w:val="00970B06"/>
    <w:rsid w:val="00974AD5"/>
    <w:rsid w:val="0097533E"/>
    <w:rsid w:val="00980872"/>
    <w:rsid w:val="00982214"/>
    <w:rsid w:val="009829EE"/>
    <w:rsid w:val="00985C1E"/>
    <w:rsid w:val="0098620D"/>
    <w:rsid w:val="00991E1A"/>
    <w:rsid w:val="00992C8B"/>
    <w:rsid w:val="009946C5"/>
    <w:rsid w:val="009948C1"/>
    <w:rsid w:val="00994EBD"/>
    <w:rsid w:val="009A2965"/>
    <w:rsid w:val="009A2E5D"/>
    <w:rsid w:val="009A44F1"/>
    <w:rsid w:val="009A4B97"/>
    <w:rsid w:val="009A5648"/>
    <w:rsid w:val="009A615B"/>
    <w:rsid w:val="009A6AE7"/>
    <w:rsid w:val="009A7680"/>
    <w:rsid w:val="009A7B26"/>
    <w:rsid w:val="009A7D86"/>
    <w:rsid w:val="009B1620"/>
    <w:rsid w:val="009B1C1C"/>
    <w:rsid w:val="009B3DA7"/>
    <w:rsid w:val="009B4121"/>
    <w:rsid w:val="009B43B4"/>
    <w:rsid w:val="009D1823"/>
    <w:rsid w:val="009D2593"/>
    <w:rsid w:val="009D3F01"/>
    <w:rsid w:val="009D46A3"/>
    <w:rsid w:val="009D4DBF"/>
    <w:rsid w:val="009D581D"/>
    <w:rsid w:val="009D7017"/>
    <w:rsid w:val="009D71AF"/>
    <w:rsid w:val="009D7CB3"/>
    <w:rsid w:val="009D7ED8"/>
    <w:rsid w:val="009E01C7"/>
    <w:rsid w:val="009E09C6"/>
    <w:rsid w:val="009E10FB"/>
    <w:rsid w:val="009E29B6"/>
    <w:rsid w:val="009E2EF4"/>
    <w:rsid w:val="009E47D3"/>
    <w:rsid w:val="009E4997"/>
    <w:rsid w:val="009E4F8C"/>
    <w:rsid w:val="009E6C7F"/>
    <w:rsid w:val="009E7EE9"/>
    <w:rsid w:val="009F0628"/>
    <w:rsid w:val="009F331F"/>
    <w:rsid w:val="009F3EF2"/>
    <w:rsid w:val="009F6AAB"/>
    <w:rsid w:val="00A00652"/>
    <w:rsid w:val="00A01BFA"/>
    <w:rsid w:val="00A01D17"/>
    <w:rsid w:val="00A0374F"/>
    <w:rsid w:val="00A0552B"/>
    <w:rsid w:val="00A074D0"/>
    <w:rsid w:val="00A07579"/>
    <w:rsid w:val="00A132AC"/>
    <w:rsid w:val="00A135AB"/>
    <w:rsid w:val="00A13C1E"/>
    <w:rsid w:val="00A14C03"/>
    <w:rsid w:val="00A153EB"/>
    <w:rsid w:val="00A171A9"/>
    <w:rsid w:val="00A23B87"/>
    <w:rsid w:val="00A24165"/>
    <w:rsid w:val="00A24A9D"/>
    <w:rsid w:val="00A2564F"/>
    <w:rsid w:val="00A3287E"/>
    <w:rsid w:val="00A332DE"/>
    <w:rsid w:val="00A3724A"/>
    <w:rsid w:val="00A376A5"/>
    <w:rsid w:val="00A4034B"/>
    <w:rsid w:val="00A41094"/>
    <w:rsid w:val="00A46023"/>
    <w:rsid w:val="00A47A8C"/>
    <w:rsid w:val="00A530E5"/>
    <w:rsid w:val="00A53502"/>
    <w:rsid w:val="00A54C79"/>
    <w:rsid w:val="00A61375"/>
    <w:rsid w:val="00A61CDA"/>
    <w:rsid w:val="00A62D4F"/>
    <w:rsid w:val="00A64C5F"/>
    <w:rsid w:val="00A66B13"/>
    <w:rsid w:val="00A66F2F"/>
    <w:rsid w:val="00A675FE"/>
    <w:rsid w:val="00A72BDA"/>
    <w:rsid w:val="00A76A02"/>
    <w:rsid w:val="00A77336"/>
    <w:rsid w:val="00A8240F"/>
    <w:rsid w:val="00A8344A"/>
    <w:rsid w:val="00A86291"/>
    <w:rsid w:val="00A86E24"/>
    <w:rsid w:val="00AA1991"/>
    <w:rsid w:val="00AA4BDA"/>
    <w:rsid w:val="00AA4C7F"/>
    <w:rsid w:val="00AA7223"/>
    <w:rsid w:val="00AB1F4E"/>
    <w:rsid w:val="00AB306F"/>
    <w:rsid w:val="00AB4855"/>
    <w:rsid w:val="00AB7550"/>
    <w:rsid w:val="00AC1EF3"/>
    <w:rsid w:val="00AC4F72"/>
    <w:rsid w:val="00AC5C60"/>
    <w:rsid w:val="00AC6ED6"/>
    <w:rsid w:val="00AD331B"/>
    <w:rsid w:val="00AD4B77"/>
    <w:rsid w:val="00AD5985"/>
    <w:rsid w:val="00AD64DD"/>
    <w:rsid w:val="00AD70C6"/>
    <w:rsid w:val="00AE1A77"/>
    <w:rsid w:val="00AE2A60"/>
    <w:rsid w:val="00AE3359"/>
    <w:rsid w:val="00AE6BB8"/>
    <w:rsid w:val="00AF099D"/>
    <w:rsid w:val="00AF31CC"/>
    <w:rsid w:val="00AF48A1"/>
    <w:rsid w:val="00AF57B4"/>
    <w:rsid w:val="00B00C1F"/>
    <w:rsid w:val="00B02F15"/>
    <w:rsid w:val="00B05317"/>
    <w:rsid w:val="00B05425"/>
    <w:rsid w:val="00B13720"/>
    <w:rsid w:val="00B155FD"/>
    <w:rsid w:val="00B158E6"/>
    <w:rsid w:val="00B216C0"/>
    <w:rsid w:val="00B221D7"/>
    <w:rsid w:val="00B23791"/>
    <w:rsid w:val="00B2384B"/>
    <w:rsid w:val="00B24C75"/>
    <w:rsid w:val="00B33F14"/>
    <w:rsid w:val="00B3436D"/>
    <w:rsid w:val="00B35C60"/>
    <w:rsid w:val="00B36F6C"/>
    <w:rsid w:val="00B41944"/>
    <w:rsid w:val="00B436BD"/>
    <w:rsid w:val="00B442E5"/>
    <w:rsid w:val="00B45152"/>
    <w:rsid w:val="00B47AFE"/>
    <w:rsid w:val="00B51A38"/>
    <w:rsid w:val="00B523BA"/>
    <w:rsid w:val="00B53C63"/>
    <w:rsid w:val="00B53F17"/>
    <w:rsid w:val="00B54685"/>
    <w:rsid w:val="00B5622B"/>
    <w:rsid w:val="00B57FE7"/>
    <w:rsid w:val="00B604D9"/>
    <w:rsid w:val="00B6093D"/>
    <w:rsid w:val="00B635D5"/>
    <w:rsid w:val="00B64F96"/>
    <w:rsid w:val="00B7102F"/>
    <w:rsid w:val="00B74B6E"/>
    <w:rsid w:val="00B76286"/>
    <w:rsid w:val="00B7747C"/>
    <w:rsid w:val="00B818F4"/>
    <w:rsid w:val="00B8284D"/>
    <w:rsid w:val="00B83DA1"/>
    <w:rsid w:val="00B84A96"/>
    <w:rsid w:val="00B8522B"/>
    <w:rsid w:val="00B872F1"/>
    <w:rsid w:val="00B87676"/>
    <w:rsid w:val="00B87869"/>
    <w:rsid w:val="00B87C42"/>
    <w:rsid w:val="00B90552"/>
    <w:rsid w:val="00B92162"/>
    <w:rsid w:val="00B963A0"/>
    <w:rsid w:val="00BA1B0E"/>
    <w:rsid w:val="00BA4EE4"/>
    <w:rsid w:val="00BA5CE5"/>
    <w:rsid w:val="00BB264D"/>
    <w:rsid w:val="00BB5F33"/>
    <w:rsid w:val="00BB692E"/>
    <w:rsid w:val="00BB6F27"/>
    <w:rsid w:val="00BC05DC"/>
    <w:rsid w:val="00BC1E3E"/>
    <w:rsid w:val="00BC34D4"/>
    <w:rsid w:val="00BC3C70"/>
    <w:rsid w:val="00BC571A"/>
    <w:rsid w:val="00BC764F"/>
    <w:rsid w:val="00BD0630"/>
    <w:rsid w:val="00BD1587"/>
    <w:rsid w:val="00BD5C4C"/>
    <w:rsid w:val="00BE02C8"/>
    <w:rsid w:val="00BE356E"/>
    <w:rsid w:val="00BE360E"/>
    <w:rsid w:val="00BE55C7"/>
    <w:rsid w:val="00BE5CCD"/>
    <w:rsid w:val="00BE628A"/>
    <w:rsid w:val="00BE63A7"/>
    <w:rsid w:val="00BE6A4B"/>
    <w:rsid w:val="00BE6FF5"/>
    <w:rsid w:val="00BE7ACC"/>
    <w:rsid w:val="00BF06E8"/>
    <w:rsid w:val="00BF12DA"/>
    <w:rsid w:val="00BF1A23"/>
    <w:rsid w:val="00BF1C92"/>
    <w:rsid w:val="00BF1EC3"/>
    <w:rsid w:val="00BF2582"/>
    <w:rsid w:val="00BF3D21"/>
    <w:rsid w:val="00BF7EF8"/>
    <w:rsid w:val="00C00A65"/>
    <w:rsid w:val="00C00D3E"/>
    <w:rsid w:val="00C0197F"/>
    <w:rsid w:val="00C04D05"/>
    <w:rsid w:val="00C04E7D"/>
    <w:rsid w:val="00C07D36"/>
    <w:rsid w:val="00C10196"/>
    <w:rsid w:val="00C11244"/>
    <w:rsid w:val="00C1158C"/>
    <w:rsid w:val="00C11AA8"/>
    <w:rsid w:val="00C13D61"/>
    <w:rsid w:val="00C14E0B"/>
    <w:rsid w:val="00C15BF0"/>
    <w:rsid w:val="00C164C1"/>
    <w:rsid w:val="00C2085F"/>
    <w:rsid w:val="00C23AB1"/>
    <w:rsid w:val="00C24AA4"/>
    <w:rsid w:val="00C268FA"/>
    <w:rsid w:val="00C274BF"/>
    <w:rsid w:val="00C27BA9"/>
    <w:rsid w:val="00C309F8"/>
    <w:rsid w:val="00C341D9"/>
    <w:rsid w:val="00C364B8"/>
    <w:rsid w:val="00C370E6"/>
    <w:rsid w:val="00C40472"/>
    <w:rsid w:val="00C40A67"/>
    <w:rsid w:val="00C42118"/>
    <w:rsid w:val="00C42E39"/>
    <w:rsid w:val="00C4557C"/>
    <w:rsid w:val="00C5005B"/>
    <w:rsid w:val="00C511DF"/>
    <w:rsid w:val="00C5240A"/>
    <w:rsid w:val="00C52771"/>
    <w:rsid w:val="00C55706"/>
    <w:rsid w:val="00C609A1"/>
    <w:rsid w:val="00C60D54"/>
    <w:rsid w:val="00C63A51"/>
    <w:rsid w:val="00C65B60"/>
    <w:rsid w:val="00C70383"/>
    <w:rsid w:val="00C7043C"/>
    <w:rsid w:val="00C7053E"/>
    <w:rsid w:val="00C70B31"/>
    <w:rsid w:val="00C7367F"/>
    <w:rsid w:val="00C73856"/>
    <w:rsid w:val="00C81539"/>
    <w:rsid w:val="00C8266D"/>
    <w:rsid w:val="00C86EFA"/>
    <w:rsid w:val="00C8718E"/>
    <w:rsid w:val="00C873B9"/>
    <w:rsid w:val="00C90F9F"/>
    <w:rsid w:val="00C916E9"/>
    <w:rsid w:val="00C92B06"/>
    <w:rsid w:val="00C93714"/>
    <w:rsid w:val="00C93FB1"/>
    <w:rsid w:val="00C94268"/>
    <w:rsid w:val="00C966F3"/>
    <w:rsid w:val="00C97E98"/>
    <w:rsid w:val="00CA245B"/>
    <w:rsid w:val="00CA4170"/>
    <w:rsid w:val="00CA6539"/>
    <w:rsid w:val="00CB1348"/>
    <w:rsid w:val="00CB3CE0"/>
    <w:rsid w:val="00CB649D"/>
    <w:rsid w:val="00CC0102"/>
    <w:rsid w:val="00CC5AA9"/>
    <w:rsid w:val="00CC758E"/>
    <w:rsid w:val="00CD0850"/>
    <w:rsid w:val="00CD29E0"/>
    <w:rsid w:val="00CD32C1"/>
    <w:rsid w:val="00CD6972"/>
    <w:rsid w:val="00CD6D7B"/>
    <w:rsid w:val="00CE2158"/>
    <w:rsid w:val="00CE2F7E"/>
    <w:rsid w:val="00CF084E"/>
    <w:rsid w:val="00CF0DC0"/>
    <w:rsid w:val="00CF15DA"/>
    <w:rsid w:val="00CF25CC"/>
    <w:rsid w:val="00CF35B3"/>
    <w:rsid w:val="00CF3E0D"/>
    <w:rsid w:val="00CF4E80"/>
    <w:rsid w:val="00CF5AD9"/>
    <w:rsid w:val="00CF5F0E"/>
    <w:rsid w:val="00CF5F67"/>
    <w:rsid w:val="00CF6351"/>
    <w:rsid w:val="00CF6664"/>
    <w:rsid w:val="00CF69B1"/>
    <w:rsid w:val="00CF6BDF"/>
    <w:rsid w:val="00CF7F6B"/>
    <w:rsid w:val="00D04AB9"/>
    <w:rsid w:val="00D11C1E"/>
    <w:rsid w:val="00D171D0"/>
    <w:rsid w:val="00D20BD6"/>
    <w:rsid w:val="00D228F3"/>
    <w:rsid w:val="00D23384"/>
    <w:rsid w:val="00D2341D"/>
    <w:rsid w:val="00D24500"/>
    <w:rsid w:val="00D34C45"/>
    <w:rsid w:val="00D366B6"/>
    <w:rsid w:val="00D37F06"/>
    <w:rsid w:val="00D40D94"/>
    <w:rsid w:val="00D43C66"/>
    <w:rsid w:val="00D44918"/>
    <w:rsid w:val="00D46167"/>
    <w:rsid w:val="00D5115A"/>
    <w:rsid w:val="00D51390"/>
    <w:rsid w:val="00D522A6"/>
    <w:rsid w:val="00D53033"/>
    <w:rsid w:val="00D53089"/>
    <w:rsid w:val="00D56B00"/>
    <w:rsid w:val="00D572EF"/>
    <w:rsid w:val="00D602AC"/>
    <w:rsid w:val="00D637BD"/>
    <w:rsid w:val="00D662D3"/>
    <w:rsid w:val="00D7056D"/>
    <w:rsid w:val="00D70BF7"/>
    <w:rsid w:val="00D72724"/>
    <w:rsid w:val="00D7313D"/>
    <w:rsid w:val="00D76930"/>
    <w:rsid w:val="00D779A9"/>
    <w:rsid w:val="00D805E3"/>
    <w:rsid w:val="00D81175"/>
    <w:rsid w:val="00D8137C"/>
    <w:rsid w:val="00D845B5"/>
    <w:rsid w:val="00D86AC0"/>
    <w:rsid w:val="00D929CA"/>
    <w:rsid w:val="00D92F2E"/>
    <w:rsid w:val="00D96BA4"/>
    <w:rsid w:val="00DA1143"/>
    <w:rsid w:val="00DA590D"/>
    <w:rsid w:val="00DA5990"/>
    <w:rsid w:val="00DB14FB"/>
    <w:rsid w:val="00DB62A5"/>
    <w:rsid w:val="00DB6341"/>
    <w:rsid w:val="00DB7545"/>
    <w:rsid w:val="00DC4CD3"/>
    <w:rsid w:val="00DC4EC0"/>
    <w:rsid w:val="00DC51CC"/>
    <w:rsid w:val="00DC7004"/>
    <w:rsid w:val="00DD133C"/>
    <w:rsid w:val="00DD2DD6"/>
    <w:rsid w:val="00DD3998"/>
    <w:rsid w:val="00DD61BB"/>
    <w:rsid w:val="00DD7E9B"/>
    <w:rsid w:val="00DE0018"/>
    <w:rsid w:val="00DE0023"/>
    <w:rsid w:val="00DE1070"/>
    <w:rsid w:val="00DE2AF1"/>
    <w:rsid w:val="00DE47DC"/>
    <w:rsid w:val="00DE4D27"/>
    <w:rsid w:val="00DE50E3"/>
    <w:rsid w:val="00DF15B1"/>
    <w:rsid w:val="00DF295A"/>
    <w:rsid w:val="00DF4A39"/>
    <w:rsid w:val="00DF50CD"/>
    <w:rsid w:val="00E00B94"/>
    <w:rsid w:val="00E01FAB"/>
    <w:rsid w:val="00E023EF"/>
    <w:rsid w:val="00E04DCF"/>
    <w:rsid w:val="00E057DA"/>
    <w:rsid w:val="00E10B26"/>
    <w:rsid w:val="00E110D7"/>
    <w:rsid w:val="00E130EA"/>
    <w:rsid w:val="00E14523"/>
    <w:rsid w:val="00E15D0F"/>
    <w:rsid w:val="00E17323"/>
    <w:rsid w:val="00E17824"/>
    <w:rsid w:val="00E23FE2"/>
    <w:rsid w:val="00E2493A"/>
    <w:rsid w:val="00E37B92"/>
    <w:rsid w:val="00E418DA"/>
    <w:rsid w:val="00E41EC0"/>
    <w:rsid w:val="00E43C58"/>
    <w:rsid w:val="00E44E6D"/>
    <w:rsid w:val="00E45389"/>
    <w:rsid w:val="00E52113"/>
    <w:rsid w:val="00E5661B"/>
    <w:rsid w:val="00E569AB"/>
    <w:rsid w:val="00E56AE0"/>
    <w:rsid w:val="00E60F38"/>
    <w:rsid w:val="00E615E9"/>
    <w:rsid w:val="00E62EA7"/>
    <w:rsid w:val="00E63388"/>
    <w:rsid w:val="00E67956"/>
    <w:rsid w:val="00E67DC3"/>
    <w:rsid w:val="00E70DA4"/>
    <w:rsid w:val="00E73845"/>
    <w:rsid w:val="00E73D77"/>
    <w:rsid w:val="00E7437A"/>
    <w:rsid w:val="00E77E0F"/>
    <w:rsid w:val="00E8093F"/>
    <w:rsid w:val="00E821F1"/>
    <w:rsid w:val="00E83686"/>
    <w:rsid w:val="00E83B84"/>
    <w:rsid w:val="00E84D1B"/>
    <w:rsid w:val="00E8538F"/>
    <w:rsid w:val="00E87001"/>
    <w:rsid w:val="00E91441"/>
    <w:rsid w:val="00E92B28"/>
    <w:rsid w:val="00E933F5"/>
    <w:rsid w:val="00E934BC"/>
    <w:rsid w:val="00E94993"/>
    <w:rsid w:val="00E95645"/>
    <w:rsid w:val="00E95AC4"/>
    <w:rsid w:val="00EA0330"/>
    <w:rsid w:val="00EA0447"/>
    <w:rsid w:val="00EA0FF9"/>
    <w:rsid w:val="00EA2DB5"/>
    <w:rsid w:val="00EA2E5E"/>
    <w:rsid w:val="00EA3811"/>
    <w:rsid w:val="00EA43E4"/>
    <w:rsid w:val="00EB0399"/>
    <w:rsid w:val="00EB07F4"/>
    <w:rsid w:val="00EB1B11"/>
    <w:rsid w:val="00EB2967"/>
    <w:rsid w:val="00EB2BDE"/>
    <w:rsid w:val="00EC07AE"/>
    <w:rsid w:val="00EC1B53"/>
    <w:rsid w:val="00EC5FF7"/>
    <w:rsid w:val="00EC61ED"/>
    <w:rsid w:val="00EC6E89"/>
    <w:rsid w:val="00EC6EC5"/>
    <w:rsid w:val="00ED3C1D"/>
    <w:rsid w:val="00EE3AB1"/>
    <w:rsid w:val="00EE6FD3"/>
    <w:rsid w:val="00EE790E"/>
    <w:rsid w:val="00EE7FF9"/>
    <w:rsid w:val="00EF1114"/>
    <w:rsid w:val="00EF171E"/>
    <w:rsid w:val="00EF1C27"/>
    <w:rsid w:val="00EF3446"/>
    <w:rsid w:val="00EF4148"/>
    <w:rsid w:val="00EF44CA"/>
    <w:rsid w:val="00EF561C"/>
    <w:rsid w:val="00EF700F"/>
    <w:rsid w:val="00F00811"/>
    <w:rsid w:val="00F00E3E"/>
    <w:rsid w:val="00F01752"/>
    <w:rsid w:val="00F02DBC"/>
    <w:rsid w:val="00F03A0D"/>
    <w:rsid w:val="00F048D1"/>
    <w:rsid w:val="00F04E35"/>
    <w:rsid w:val="00F05945"/>
    <w:rsid w:val="00F060EC"/>
    <w:rsid w:val="00F10E21"/>
    <w:rsid w:val="00F1115A"/>
    <w:rsid w:val="00F1424D"/>
    <w:rsid w:val="00F147EA"/>
    <w:rsid w:val="00F15859"/>
    <w:rsid w:val="00F15EBC"/>
    <w:rsid w:val="00F1626C"/>
    <w:rsid w:val="00F17AEA"/>
    <w:rsid w:val="00F2223A"/>
    <w:rsid w:val="00F23CAF"/>
    <w:rsid w:val="00F23FE9"/>
    <w:rsid w:val="00F24939"/>
    <w:rsid w:val="00F25199"/>
    <w:rsid w:val="00F2676C"/>
    <w:rsid w:val="00F30710"/>
    <w:rsid w:val="00F337C1"/>
    <w:rsid w:val="00F35CDB"/>
    <w:rsid w:val="00F37E63"/>
    <w:rsid w:val="00F429C1"/>
    <w:rsid w:val="00F45DFB"/>
    <w:rsid w:val="00F52AC7"/>
    <w:rsid w:val="00F54570"/>
    <w:rsid w:val="00F54CB3"/>
    <w:rsid w:val="00F561F9"/>
    <w:rsid w:val="00F61784"/>
    <w:rsid w:val="00F63B23"/>
    <w:rsid w:val="00F63E33"/>
    <w:rsid w:val="00F64011"/>
    <w:rsid w:val="00F67EC5"/>
    <w:rsid w:val="00F747AD"/>
    <w:rsid w:val="00F751D3"/>
    <w:rsid w:val="00F834A2"/>
    <w:rsid w:val="00F836F8"/>
    <w:rsid w:val="00F83923"/>
    <w:rsid w:val="00F84E55"/>
    <w:rsid w:val="00F84ED4"/>
    <w:rsid w:val="00F853D7"/>
    <w:rsid w:val="00F8542F"/>
    <w:rsid w:val="00F87193"/>
    <w:rsid w:val="00F8793B"/>
    <w:rsid w:val="00F87D73"/>
    <w:rsid w:val="00F909ED"/>
    <w:rsid w:val="00F930EC"/>
    <w:rsid w:val="00F96C2E"/>
    <w:rsid w:val="00FA058E"/>
    <w:rsid w:val="00FA1576"/>
    <w:rsid w:val="00FA2B04"/>
    <w:rsid w:val="00FA43C2"/>
    <w:rsid w:val="00FB1058"/>
    <w:rsid w:val="00FB207C"/>
    <w:rsid w:val="00FB26C8"/>
    <w:rsid w:val="00FB3F6C"/>
    <w:rsid w:val="00FB4238"/>
    <w:rsid w:val="00FB5126"/>
    <w:rsid w:val="00FB55ED"/>
    <w:rsid w:val="00FB584A"/>
    <w:rsid w:val="00FB5FD6"/>
    <w:rsid w:val="00FB60C8"/>
    <w:rsid w:val="00FB6245"/>
    <w:rsid w:val="00FC1D6E"/>
    <w:rsid w:val="00FC2FF1"/>
    <w:rsid w:val="00FC3D72"/>
    <w:rsid w:val="00FC3E5E"/>
    <w:rsid w:val="00FC6FC4"/>
    <w:rsid w:val="00FD1FCF"/>
    <w:rsid w:val="00FD367C"/>
    <w:rsid w:val="00FD437A"/>
    <w:rsid w:val="00FD54AD"/>
    <w:rsid w:val="00FD5F56"/>
    <w:rsid w:val="00FE0FD9"/>
    <w:rsid w:val="00FE1AEA"/>
    <w:rsid w:val="00FE2BAF"/>
    <w:rsid w:val="00FF0078"/>
    <w:rsid w:val="00FF0358"/>
    <w:rsid w:val="00FF09E9"/>
    <w:rsid w:val="00FF0A37"/>
    <w:rsid w:val="00FF0FEC"/>
    <w:rsid w:val="00FF2EE1"/>
    <w:rsid w:val="00FF316F"/>
    <w:rsid w:val="00FF4096"/>
    <w:rsid w:val="00FF5354"/>
    <w:rsid w:val="00FF57A6"/>
    <w:rsid w:val="00FF6DD3"/>
    <w:rsid w:val="00FF7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EB2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76AF4"/>
    <w:rPr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523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23F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61375"/>
    <w:pPr>
      <w:ind w:left="720"/>
    </w:pPr>
  </w:style>
  <w:style w:type="table" w:styleId="TableGrid">
    <w:name w:val="Table Grid"/>
    <w:basedOn w:val="TableNormal"/>
    <w:uiPriority w:val="99"/>
    <w:rsid w:val="00E37B92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E2A6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E2A60"/>
    <w:rPr>
      <w:rFonts w:eastAsia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AE2A6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E2A60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32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114</TotalTime>
  <Pages>7</Pages>
  <Words>1386</Words>
  <Characters>7906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Finans</dc:creator>
  <cp:keywords/>
  <dc:description/>
  <cp:lastModifiedBy>а</cp:lastModifiedBy>
  <cp:revision>18</cp:revision>
  <cp:lastPrinted>2016-12-14T09:08:00Z</cp:lastPrinted>
  <dcterms:created xsi:type="dcterms:W3CDTF">2016-10-26T11:09:00Z</dcterms:created>
  <dcterms:modified xsi:type="dcterms:W3CDTF">2016-12-14T09:10:00Z</dcterms:modified>
</cp:coreProperties>
</file>